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BA5130" w14:textId="42F8D507" w:rsidR="004141DD" w:rsidRPr="00CE0424" w:rsidRDefault="004141DD" w:rsidP="004141DD">
      <w:pPr>
        <w:pStyle w:val="3GPPHeader"/>
        <w:spacing w:after="60"/>
        <w:rPr>
          <w:sz w:val="32"/>
          <w:szCs w:val="32"/>
          <w:highlight w:val="yellow"/>
        </w:rPr>
      </w:pPr>
      <w:bookmarkStart w:id="0" w:name="OLE_LINK1"/>
      <w:bookmarkStart w:id="1" w:name="OLE_LINK2"/>
      <w:r w:rsidRPr="00CE0424">
        <w:t>3GPP TSG-RAN WG</w:t>
      </w:r>
      <w:r>
        <w:t>2</w:t>
      </w:r>
      <w:r w:rsidRPr="00CE0424">
        <w:t xml:space="preserve"> #</w:t>
      </w:r>
      <w:r>
        <w:t>95</w:t>
      </w:r>
      <w:r w:rsidR="00AA4429">
        <w:t>-bis</w:t>
      </w:r>
      <w:r w:rsidRPr="00CE0424">
        <w:tab/>
      </w:r>
      <w:bookmarkStart w:id="2" w:name="_GoBack"/>
      <w:r w:rsidR="001661F2" w:rsidRPr="001661F2">
        <w:rPr>
          <w:sz w:val="32"/>
          <w:szCs w:val="32"/>
        </w:rPr>
        <w:t>R2-166959</w:t>
      </w:r>
      <w:bookmarkEnd w:id="2"/>
    </w:p>
    <w:p w14:paraId="3AC96DDD" w14:textId="6648D57B" w:rsidR="004141DD" w:rsidRDefault="00AA4429" w:rsidP="004141DD">
      <w:pPr>
        <w:pStyle w:val="CRCoverPage"/>
        <w:outlineLvl w:val="0"/>
        <w:rPr>
          <w:b/>
          <w:noProof/>
          <w:sz w:val="24"/>
        </w:rPr>
      </w:pPr>
      <w:r w:rsidRPr="00AA4429">
        <w:rPr>
          <w:b/>
          <w:noProof/>
          <w:sz w:val="24"/>
        </w:rPr>
        <w:t>Kaohsiung, Taiwan</w:t>
      </w:r>
      <w:r w:rsidR="004141DD" w:rsidRPr="00AB78B2">
        <w:rPr>
          <w:b/>
          <w:noProof/>
          <w:sz w:val="24"/>
        </w:rPr>
        <w:t xml:space="preserve">, </w:t>
      </w:r>
      <w:r w:rsidRPr="00AA4429">
        <w:rPr>
          <w:b/>
          <w:noProof/>
          <w:sz w:val="24"/>
        </w:rPr>
        <w:t>10</w:t>
      </w:r>
      <w:r w:rsidRPr="00AA4429">
        <w:rPr>
          <w:b/>
          <w:noProof/>
          <w:sz w:val="24"/>
          <w:vertAlign w:val="superscript"/>
        </w:rPr>
        <w:t>th</w:t>
      </w:r>
      <w:r>
        <w:rPr>
          <w:b/>
          <w:noProof/>
          <w:sz w:val="24"/>
        </w:rPr>
        <w:t xml:space="preserve"> </w:t>
      </w:r>
      <w:r w:rsidRPr="00AA4429">
        <w:rPr>
          <w:b/>
          <w:noProof/>
          <w:sz w:val="24"/>
        </w:rPr>
        <w:t>-14</w:t>
      </w:r>
      <w:r w:rsidRPr="00AA4429">
        <w:rPr>
          <w:b/>
          <w:noProof/>
          <w:sz w:val="24"/>
          <w:vertAlign w:val="superscript"/>
        </w:rPr>
        <w:t>th</w:t>
      </w:r>
      <w:r>
        <w:rPr>
          <w:b/>
          <w:noProof/>
          <w:sz w:val="24"/>
        </w:rPr>
        <w:t xml:space="preserve"> </w:t>
      </w:r>
      <w:r w:rsidRPr="00AA4429">
        <w:rPr>
          <w:b/>
          <w:noProof/>
          <w:sz w:val="24"/>
        </w:rPr>
        <w:t xml:space="preserve"> October 2016</w:t>
      </w:r>
    </w:p>
    <w:p w14:paraId="1332B1D8" w14:textId="77777777" w:rsidR="00AA4429" w:rsidRDefault="00AA4429" w:rsidP="004141DD">
      <w:pPr>
        <w:tabs>
          <w:tab w:val="left" w:pos="1701"/>
          <w:tab w:val="right" w:pos="9639"/>
        </w:tabs>
        <w:rPr>
          <w:b/>
          <w:sz w:val="22"/>
          <w:szCs w:val="22"/>
          <w:lang w:val="en-US"/>
        </w:rPr>
      </w:pPr>
    </w:p>
    <w:p w14:paraId="7B8DE8D0" w14:textId="0946C68D" w:rsidR="004141DD" w:rsidRPr="005E12C3" w:rsidRDefault="004141DD" w:rsidP="004141DD">
      <w:pPr>
        <w:tabs>
          <w:tab w:val="left" w:pos="1701"/>
          <w:tab w:val="right" w:pos="9639"/>
        </w:tabs>
        <w:rPr>
          <w:b/>
          <w:sz w:val="22"/>
          <w:szCs w:val="22"/>
          <w:lang w:val="en-US"/>
        </w:rPr>
      </w:pPr>
      <w:r w:rsidRPr="005E12C3">
        <w:rPr>
          <w:b/>
          <w:sz w:val="22"/>
          <w:szCs w:val="22"/>
          <w:lang w:val="en-US"/>
        </w:rPr>
        <w:t>Agenda Item:</w:t>
      </w:r>
      <w:r w:rsidRPr="005E12C3">
        <w:rPr>
          <w:b/>
          <w:sz w:val="22"/>
          <w:szCs w:val="22"/>
          <w:lang w:val="en-US"/>
        </w:rPr>
        <w:tab/>
      </w:r>
      <w:r w:rsidR="001661F2">
        <w:rPr>
          <w:b/>
          <w:sz w:val="22"/>
          <w:szCs w:val="22"/>
          <w:lang w:val="en-US"/>
        </w:rPr>
        <w:t>9.2.2.4</w:t>
      </w:r>
    </w:p>
    <w:p w14:paraId="0E2980CE" w14:textId="77777777" w:rsidR="004141DD" w:rsidRPr="005B5D20" w:rsidRDefault="004141DD" w:rsidP="004141DD">
      <w:pPr>
        <w:tabs>
          <w:tab w:val="left" w:pos="1701"/>
          <w:tab w:val="right" w:pos="9639"/>
        </w:tabs>
        <w:rPr>
          <w:b/>
          <w:sz w:val="22"/>
          <w:szCs w:val="22"/>
        </w:rPr>
      </w:pPr>
      <w:r w:rsidRPr="005B5D20">
        <w:rPr>
          <w:b/>
          <w:sz w:val="22"/>
          <w:szCs w:val="22"/>
        </w:rPr>
        <w:t>Source:</w:t>
      </w:r>
      <w:r w:rsidRPr="005B5D20">
        <w:rPr>
          <w:b/>
          <w:sz w:val="22"/>
          <w:szCs w:val="22"/>
        </w:rPr>
        <w:tab/>
        <w:t>Ericsson</w:t>
      </w:r>
    </w:p>
    <w:p w14:paraId="693F2172" w14:textId="503A0D92" w:rsidR="004141DD" w:rsidRPr="005B5D20" w:rsidRDefault="004141DD" w:rsidP="004141DD">
      <w:pPr>
        <w:tabs>
          <w:tab w:val="left" w:pos="1701"/>
          <w:tab w:val="right" w:pos="9639"/>
        </w:tabs>
        <w:rPr>
          <w:b/>
          <w:sz w:val="22"/>
          <w:szCs w:val="22"/>
        </w:rPr>
      </w:pPr>
      <w:r w:rsidRPr="005B5D20">
        <w:rPr>
          <w:b/>
          <w:sz w:val="22"/>
          <w:szCs w:val="22"/>
        </w:rPr>
        <w:t>Title:</w:t>
      </w:r>
      <w:r w:rsidRPr="005B5D20">
        <w:rPr>
          <w:b/>
          <w:sz w:val="22"/>
          <w:szCs w:val="22"/>
        </w:rPr>
        <w:tab/>
      </w:r>
      <w:r w:rsidR="0082261B">
        <w:rPr>
          <w:b/>
          <w:sz w:val="22"/>
          <w:szCs w:val="22"/>
        </w:rPr>
        <w:t>LTE and NR migration paths</w:t>
      </w:r>
    </w:p>
    <w:p w14:paraId="35F2FE9D" w14:textId="77777777" w:rsidR="004141DD" w:rsidRPr="005B5D20" w:rsidRDefault="004141DD" w:rsidP="004141DD">
      <w:pPr>
        <w:tabs>
          <w:tab w:val="left" w:pos="1701"/>
          <w:tab w:val="right" w:pos="9639"/>
        </w:tabs>
        <w:rPr>
          <w:lang w:val="en-US"/>
        </w:rPr>
      </w:pPr>
      <w:r w:rsidRPr="005B5D20">
        <w:rPr>
          <w:b/>
          <w:sz w:val="22"/>
          <w:szCs w:val="22"/>
        </w:rPr>
        <w:t>Document for:</w:t>
      </w:r>
      <w:r w:rsidRPr="005B5D20">
        <w:rPr>
          <w:b/>
          <w:sz w:val="22"/>
          <w:szCs w:val="22"/>
        </w:rPr>
        <w:tab/>
        <w:t>Discussion, Decision</w:t>
      </w:r>
    </w:p>
    <w:p w14:paraId="461E8B9A" w14:textId="77777777" w:rsidR="004141DD" w:rsidRDefault="004141DD" w:rsidP="004141DD">
      <w:pPr>
        <w:pStyle w:val="Heading1"/>
        <w:pBdr>
          <w:top w:val="single" w:sz="12" w:space="0" w:color="auto"/>
        </w:pBdr>
        <w:rPr>
          <w:lang w:val="en-US"/>
        </w:rPr>
      </w:pPr>
      <w:bookmarkStart w:id="3" w:name="_Ref298777854"/>
      <w:bookmarkEnd w:id="0"/>
      <w:bookmarkEnd w:id="1"/>
      <w:r w:rsidRPr="005B5D20">
        <w:rPr>
          <w:lang w:val="en-US"/>
        </w:rPr>
        <w:t>Introduction</w:t>
      </w:r>
      <w:bookmarkEnd w:id="3"/>
    </w:p>
    <w:p w14:paraId="2B86AC59" w14:textId="4268B960" w:rsidR="0082261B" w:rsidRDefault="0082261B" w:rsidP="004141DD">
      <w:pPr>
        <w:rPr>
          <w:lang w:val="en-US"/>
        </w:rPr>
      </w:pPr>
      <w:r>
        <w:rPr>
          <w:lang w:val="en-US"/>
        </w:rPr>
        <w:t xml:space="preserve">At the SA/RAN </w:t>
      </w:r>
      <w:r w:rsidR="00A50199">
        <w:rPr>
          <w:lang w:val="en-US"/>
        </w:rPr>
        <w:t>plenary</w:t>
      </w:r>
      <w:r w:rsidR="001B206E">
        <w:rPr>
          <w:lang w:val="en-US"/>
        </w:rPr>
        <w:t xml:space="preserve"> before summer</w:t>
      </w:r>
      <w:r w:rsidR="00A50199">
        <w:rPr>
          <w:lang w:val="en-US"/>
        </w:rPr>
        <w:t>,</w:t>
      </w:r>
      <w:r>
        <w:rPr>
          <w:lang w:val="en-US"/>
        </w:rPr>
        <w:t xml:space="preserve"> it </w:t>
      </w:r>
      <w:proofErr w:type="gramStart"/>
      <w:r w:rsidR="00A50199">
        <w:rPr>
          <w:lang w:val="en-US"/>
        </w:rPr>
        <w:t xml:space="preserve">was </w:t>
      </w:r>
      <w:r>
        <w:rPr>
          <w:lang w:val="en-US"/>
        </w:rPr>
        <w:t>agreed</w:t>
      </w:r>
      <w:proofErr w:type="gramEnd"/>
      <w:r>
        <w:rPr>
          <w:lang w:val="en-US"/>
        </w:rPr>
        <w:t xml:space="preserve"> that SA2 and RAN WGs </w:t>
      </w:r>
      <w:r w:rsidR="001B206E">
        <w:rPr>
          <w:lang w:val="en-US"/>
        </w:rPr>
        <w:t>should</w:t>
      </w:r>
      <w:r>
        <w:rPr>
          <w:lang w:val="en-US"/>
        </w:rPr>
        <w:t xml:space="preserve"> support several different connectivity options or mode of operations incl. Option </w:t>
      </w:r>
    </w:p>
    <w:p w14:paraId="184CC09D" w14:textId="15688D11" w:rsidR="0082261B" w:rsidRDefault="0082261B" w:rsidP="0082261B">
      <w:pPr>
        <w:pStyle w:val="ListParagraph"/>
        <w:numPr>
          <w:ilvl w:val="0"/>
          <w:numId w:val="20"/>
        </w:numPr>
      </w:pPr>
      <w:r w:rsidRPr="0082261B">
        <w:t xml:space="preserve">2 (stand-alone NR connected to </w:t>
      </w:r>
      <w:proofErr w:type="spellStart"/>
      <w:r w:rsidRPr="0082261B">
        <w:t>NextGen</w:t>
      </w:r>
      <w:proofErr w:type="spellEnd"/>
      <w:r w:rsidRPr="0082261B">
        <w:t xml:space="preserve"> CN), </w:t>
      </w:r>
    </w:p>
    <w:p w14:paraId="66F88BFB" w14:textId="469C650D" w:rsidR="0082261B" w:rsidRDefault="0082261B" w:rsidP="0082261B">
      <w:pPr>
        <w:pStyle w:val="ListParagraph"/>
        <w:numPr>
          <w:ilvl w:val="0"/>
          <w:numId w:val="20"/>
        </w:numPr>
      </w:pPr>
      <w:r w:rsidRPr="0082261B">
        <w:t>3</w:t>
      </w:r>
      <w:r w:rsidR="001B206E">
        <w:t>/3a</w:t>
      </w:r>
      <w:r w:rsidRPr="0082261B">
        <w:t xml:space="preserve"> (NR anchored in EPC/LTE),</w:t>
      </w:r>
      <w:r>
        <w:t xml:space="preserve"> &lt;= </w:t>
      </w:r>
      <w:r w:rsidR="00A50199">
        <w:t>will be worked on RAN WGs</w:t>
      </w:r>
    </w:p>
    <w:p w14:paraId="0A8E4ACA" w14:textId="0B9C1EB8" w:rsidR="0082261B" w:rsidRDefault="0082261B" w:rsidP="0082261B">
      <w:pPr>
        <w:pStyle w:val="ListParagraph"/>
        <w:numPr>
          <w:ilvl w:val="0"/>
          <w:numId w:val="20"/>
        </w:numPr>
      </w:pPr>
      <w:r w:rsidRPr="0082261B">
        <w:t>4</w:t>
      </w:r>
      <w:r w:rsidR="00A50199">
        <w:t>/4a</w:t>
      </w:r>
      <w:r w:rsidRPr="0082261B">
        <w:t xml:space="preserve"> (LTE anchored in NR/</w:t>
      </w:r>
      <w:proofErr w:type="spellStart"/>
      <w:r w:rsidRPr="0082261B">
        <w:t>NextGen</w:t>
      </w:r>
      <w:proofErr w:type="spellEnd"/>
      <w:r w:rsidRPr="0082261B">
        <w:t xml:space="preserve"> CN), </w:t>
      </w:r>
    </w:p>
    <w:p w14:paraId="68330D3D" w14:textId="77777777" w:rsidR="0082261B" w:rsidRDefault="0082261B" w:rsidP="0082261B">
      <w:pPr>
        <w:pStyle w:val="ListParagraph"/>
        <w:numPr>
          <w:ilvl w:val="0"/>
          <w:numId w:val="20"/>
        </w:numPr>
      </w:pPr>
      <w:r w:rsidRPr="0082261B">
        <w:t xml:space="preserve">5 (stand-alone LTE connected to </w:t>
      </w:r>
      <w:proofErr w:type="spellStart"/>
      <w:r w:rsidRPr="0082261B">
        <w:t>NextGen</w:t>
      </w:r>
      <w:proofErr w:type="spellEnd"/>
      <w:r w:rsidRPr="0082261B">
        <w:t xml:space="preserve"> CN), </w:t>
      </w:r>
    </w:p>
    <w:p w14:paraId="5F33490B" w14:textId="18944808" w:rsidR="0082261B" w:rsidRPr="0082261B" w:rsidRDefault="0082261B" w:rsidP="0082261B">
      <w:pPr>
        <w:pStyle w:val="ListParagraph"/>
        <w:numPr>
          <w:ilvl w:val="0"/>
          <w:numId w:val="20"/>
        </w:numPr>
      </w:pPr>
      <w:r w:rsidRPr="0082261B">
        <w:t>7</w:t>
      </w:r>
      <w:r w:rsidR="00A50199">
        <w:t>/7a</w:t>
      </w:r>
      <w:r w:rsidRPr="0082261B">
        <w:t xml:space="preserve"> (NR anchored in LTE/</w:t>
      </w:r>
      <w:proofErr w:type="spellStart"/>
      <w:r w:rsidRPr="0082261B">
        <w:t>NexGen</w:t>
      </w:r>
      <w:proofErr w:type="spellEnd"/>
      <w:r w:rsidRPr="0082261B">
        <w:t xml:space="preserve"> CN).</w:t>
      </w:r>
    </w:p>
    <w:p w14:paraId="2BB6CD7F" w14:textId="4297CF5E" w:rsidR="0082261B" w:rsidRDefault="001F23EA" w:rsidP="004141DD">
      <w:pPr>
        <w:rPr>
          <w:lang w:val="en-US"/>
        </w:rPr>
      </w:pPr>
      <w:r>
        <w:rPr>
          <w:lang w:val="en-US"/>
        </w:rPr>
        <w:t>It is our view that t</w:t>
      </w:r>
      <w:r w:rsidR="0082261B">
        <w:rPr>
          <w:lang w:val="en-US"/>
        </w:rPr>
        <w:t xml:space="preserve">hese options </w:t>
      </w:r>
      <w:proofErr w:type="gramStart"/>
      <w:r w:rsidR="0082261B">
        <w:rPr>
          <w:lang w:val="en-US"/>
        </w:rPr>
        <w:t>should not be seen</w:t>
      </w:r>
      <w:proofErr w:type="gramEnd"/>
      <w:r w:rsidR="0082261B">
        <w:rPr>
          <w:lang w:val="en-US"/>
        </w:rPr>
        <w:t xml:space="preserve"> as completely logical architectures, since they do not include mobility interfaces etc. rather they should be seen as different ways a given UE can connect to the system. The logical architecture for supporting</w:t>
      </w:r>
      <w:r w:rsidR="001B206E">
        <w:rPr>
          <w:lang w:val="en-US"/>
        </w:rPr>
        <w:t xml:space="preserve"> all of</w:t>
      </w:r>
      <w:r w:rsidR="0082261B">
        <w:rPr>
          <w:lang w:val="en-US"/>
        </w:rPr>
        <w:t xml:space="preserve"> these scenarios </w:t>
      </w:r>
      <w:r w:rsidR="00A50199">
        <w:rPr>
          <w:lang w:val="en-US"/>
        </w:rPr>
        <w:t>would look something like the figure below.</w:t>
      </w:r>
    </w:p>
    <w:p w14:paraId="690D7D05" w14:textId="134D31DF" w:rsidR="0082261B" w:rsidRDefault="00A50199" w:rsidP="004141DD">
      <w:pPr>
        <w:rPr>
          <w:lang w:val="en-US"/>
        </w:rPr>
      </w:pPr>
      <w:r>
        <w:object w:dxaOrig="7980" w:dyaOrig="5760" w14:anchorId="2E1B1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258pt" o:ole="">
            <v:imagedata r:id="rId14" o:title=""/>
          </v:shape>
          <o:OLEObject Type="Embed" ProgID="Visio.Drawing.15" ShapeID="_x0000_i1025" DrawAspect="Content" ObjectID="_1536790063" r:id="rId15"/>
        </w:object>
      </w:r>
    </w:p>
    <w:p w14:paraId="68298755" w14:textId="64AB0909" w:rsidR="00A50199" w:rsidRDefault="000C32D8" w:rsidP="004141DD">
      <w:pPr>
        <w:rPr>
          <w:lang w:val="en-US"/>
        </w:rPr>
      </w:pPr>
      <w:r>
        <w:rPr>
          <w:lang w:val="en-US"/>
        </w:rPr>
        <w:t xml:space="preserve">At the last </w:t>
      </w:r>
      <w:proofErr w:type="gramStart"/>
      <w:r>
        <w:rPr>
          <w:lang w:val="en-US"/>
        </w:rPr>
        <w:t>RAN</w:t>
      </w:r>
      <w:proofErr w:type="gramEnd"/>
      <w:r>
        <w:rPr>
          <w:lang w:val="en-US"/>
        </w:rPr>
        <w:t xml:space="preserve"> plenary meeting it was again clarified in [1] that the standard shall support all the options above. There </w:t>
      </w:r>
      <w:r w:rsidR="00CF7B5C">
        <w:rPr>
          <w:lang w:val="en-US"/>
        </w:rPr>
        <w:t xml:space="preserve">have also been some agreements on accelerating the completion of the NSA version of NR based on Option 3/3a although exact time plane for completion of higher layers is not yet agreed. The motivations for early deployments of NSA NR based option 3/3a could be due to </w:t>
      </w:r>
    </w:p>
    <w:p w14:paraId="277A12AA" w14:textId="0AB7C9F8" w:rsidR="00A50199" w:rsidRDefault="00A50199" w:rsidP="00A50199">
      <w:pPr>
        <w:pStyle w:val="ListParagraph"/>
        <w:numPr>
          <w:ilvl w:val="0"/>
          <w:numId w:val="20"/>
        </w:numPr>
      </w:pPr>
      <w:r>
        <w:t>Stand-alone operat</w:t>
      </w:r>
      <w:r w:rsidR="001F23EA">
        <w:t>ion</w:t>
      </w:r>
      <w:r>
        <w:t xml:space="preserve"> of NR is not mature enough in products (UE, Network) at initial NR deployments</w:t>
      </w:r>
    </w:p>
    <w:p w14:paraId="4D4A1A34" w14:textId="108679E9" w:rsidR="00A50199" w:rsidRDefault="00A50199" w:rsidP="00A50199">
      <w:pPr>
        <w:pStyle w:val="ListParagraph"/>
        <w:numPr>
          <w:ilvl w:val="0"/>
          <w:numId w:val="20"/>
        </w:numPr>
      </w:pPr>
      <w:r>
        <w:t>Not all legacy products in the net</w:t>
      </w:r>
      <w:r w:rsidR="00555906">
        <w:t>work is upgrade</w:t>
      </w:r>
      <w:r w:rsidR="001B206E">
        <w:t>d</w:t>
      </w:r>
      <w:r w:rsidR="00555906">
        <w:t xml:space="preserve"> at </w:t>
      </w:r>
      <w:r w:rsidR="004225A8">
        <w:t>time when</w:t>
      </w:r>
      <w:r w:rsidR="00555906">
        <w:t xml:space="preserve"> NR is introduced</w:t>
      </w:r>
    </w:p>
    <w:p w14:paraId="3F36AFE3" w14:textId="5D30FA61" w:rsidR="00555906" w:rsidRDefault="00CF7B5C" w:rsidP="00555906">
      <w:r>
        <w:rPr>
          <w:lang w:val="en-US"/>
        </w:rPr>
        <w:lastRenderedPageBreak/>
        <w:t xml:space="preserve">From a RAN standard point of view when supporting these different options, it is important that the standard support a smooth evolution from early deployments e.g. based on Option 3/3a to later deployments of the other options. This would </w:t>
      </w:r>
      <w:r w:rsidR="00555906">
        <w:t xml:space="preserve">avoid splitting the standard into multiple </w:t>
      </w:r>
      <w:proofErr w:type="gramStart"/>
      <w:r w:rsidR="004225A8">
        <w:t>non compatible</w:t>
      </w:r>
      <w:proofErr w:type="gramEnd"/>
      <w:r w:rsidR="004225A8">
        <w:t xml:space="preserve"> </w:t>
      </w:r>
      <w:r w:rsidR="00555906">
        <w:t>evolution tracks, which could lead to the following drawbacks:</w:t>
      </w:r>
    </w:p>
    <w:p w14:paraId="167E6A88" w14:textId="05DE9EF0" w:rsidR="00555906" w:rsidRDefault="00555906" w:rsidP="00555906">
      <w:pPr>
        <w:pStyle w:val="ListParagraph"/>
        <w:numPr>
          <w:ilvl w:val="0"/>
          <w:numId w:val="20"/>
        </w:numPr>
      </w:pPr>
      <w:r>
        <w:t>No smooth migration from early investments to later releases of NR</w:t>
      </w:r>
    </w:p>
    <w:p w14:paraId="68E0105A" w14:textId="0C5F3663" w:rsidR="00555906" w:rsidRDefault="00555906" w:rsidP="00555906">
      <w:pPr>
        <w:pStyle w:val="ListParagraph"/>
        <w:numPr>
          <w:ilvl w:val="1"/>
          <w:numId w:val="20"/>
        </w:numPr>
      </w:pPr>
      <w:r>
        <w:t>Could lead to delayed investment, added costs</w:t>
      </w:r>
      <w:r w:rsidR="001F23EA">
        <w:t xml:space="preserve"> for introducing new features, supporting legacy devices</w:t>
      </w:r>
      <w:r>
        <w:t xml:space="preserve"> etc.</w:t>
      </w:r>
    </w:p>
    <w:p w14:paraId="1F541585" w14:textId="61CBCEA1" w:rsidR="00555906" w:rsidRDefault="004225A8" w:rsidP="00555906">
      <w:pPr>
        <w:pStyle w:val="ListParagraph"/>
        <w:numPr>
          <w:ilvl w:val="0"/>
          <w:numId w:val="20"/>
        </w:numPr>
      </w:pPr>
      <w:r>
        <w:t>I</w:t>
      </w:r>
      <w:r w:rsidR="00555906">
        <w:t xml:space="preserve">ncompatibility between different standard tracks </w:t>
      </w:r>
      <w:r>
        <w:t xml:space="preserve">could </w:t>
      </w:r>
      <w:r w:rsidR="00555906">
        <w:t>lead to</w:t>
      </w:r>
    </w:p>
    <w:p w14:paraId="77973C69" w14:textId="322FDBCC" w:rsidR="00555906" w:rsidRDefault="00555906" w:rsidP="00555906">
      <w:pPr>
        <w:pStyle w:val="ListParagraph"/>
        <w:numPr>
          <w:ilvl w:val="1"/>
          <w:numId w:val="20"/>
        </w:numPr>
      </w:pPr>
      <w:r>
        <w:t>Lack of global support for new features</w:t>
      </w:r>
      <w:r w:rsidR="001F23EA">
        <w:t xml:space="preserve"> leading to a smaller device eco-system</w:t>
      </w:r>
    </w:p>
    <w:p w14:paraId="28D5505D" w14:textId="17FE1A8F" w:rsidR="00555906" w:rsidRDefault="00555906" w:rsidP="00555906">
      <w:pPr>
        <w:pStyle w:val="ListParagraph"/>
        <w:numPr>
          <w:ilvl w:val="1"/>
          <w:numId w:val="20"/>
        </w:numPr>
      </w:pPr>
      <w:r>
        <w:t>Problems to support roaming subscribers</w:t>
      </w:r>
    </w:p>
    <w:p w14:paraId="0A4D911B" w14:textId="5358896B" w:rsidR="00555906" w:rsidRDefault="00555906" w:rsidP="00555906">
      <w:pPr>
        <w:pStyle w:val="ListParagraph"/>
        <w:numPr>
          <w:ilvl w:val="0"/>
          <w:numId w:val="20"/>
        </w:numPr>
      </w:pPr>
      <w:r>
        <w:t xml:space="preserve">More cost in maintaining multiple evolution tracks in standard, </w:t>
      </w:r>
      <w:r w:rsidR="004225A8">
        <w:t xml:space="preserve">testing, </w:t>
      </w:r>
      <w:r>
        <w:t>products</w:t>
      </w:r>
      <w:r w:rsidR="004225A8">
        <w:t>, OAM</w:t>
      </w:r>
      <w:r>
        <w:t xml:space="preserve"> and network deployments</w:t>
      </w:r>
    </w:p>
    <w:p w14:paraId="7C2842AF" w14:textId="117518F6" w:rsidR="00555906" w:rsidRDefault="00555906" w:rsidP="00555906">
      <w:pPr>
        <w:pStyle w:val="ListParagraph"/>
        <w:numPr>
          <w:ilvl w:val="0"/>
          <w:numId w:val="20"/>
        </w:numPr>
      </w:pPr>
      <w:r>
        <w:t>Could lead to poorer end-user performance due to less efficient inter-RAT inter-working</w:t>
      </w:r>
    </w:p>
    <w:p w14:paraId="59F614B7" w14:textId="56FBFDA2" w:rsidR="00555906" w:rsidRDefault="00555906" w:rsidP="00555906">
      <w:pPr>
        <w:rPr>
          <w:lang w:val="en-US"/>
        </w:rPr>
      </w:pPr>
      <w:r>
        <w:rPr>
          <w:lang w:val="en-US"/>
        </w:rPr>
        <w:t xml:space="preserve">For this reasons it is highly beneficial if the standard support mechanism allowing smooth migration between the different options listed above. This paper discusses different solutions on how this </w:t>
      </w:r>
      <w:proofErr w:type="gramStart"/>
      <w:r>
        <w:rPr>
          <w:lang w:val="en-US"/>
        </w:rPr>
        <w:t>can be achieved</w:t>
      </w:r>
      <w:proofErr w:type="gramEnd"/>
      <w:r>
        <w:rPr>
          <w:lang w:val="en-US"/>
        </w:rPr>
        <w:t>.</w:t>
      </w:r>
    </w:p>
    <w:p w14:paraId="6F4B6276" w14:textId="53725D6B" w:rsidR="00707CE9" w:rsidRPr="00707CE9" w:rsidRDefault="001F23EA" w:rsidP="00707CE9">
      <w:pPr>
        <w:rPr>
          <w:rFonts w:cs="Arial"/>
        </w:rPr>
      </w:pPr>
      <w:r w:rsidRPr="00C557B8">
        <w:rPr>
          <w:b/>
        </w:rPr>
        <w:t xml:space="preserve">Observation 1: </w:t>
      </w:r>
      <w:r w:rsidR="00033E98">
        <w:rPr>
          <w:b/>
        </w:rPr>
        <w:t>The 3GPP standard should support smooth network/UE migration in order to avoid that m</w:t>
      </w:r>
      <w:r>
        <w:rPr>
          <w:b/>
        </w:rPr>
        <w:t xml:space="preserve">ultiple </w:t>
      </w:r>
      <w:r w:rsidR="00033E98">
        <w:rPr>
          <w:b/>
        </w:rPr>
        <w:t>incompatible</w:t>
      </w:r>
      <w:r>
        <w:rPr>
          <w:b/>
        </w:rPr>
        <w:t xml:space="preserve"> s</w:t>
      </w:r>
      <w:r w:rsidR="00033E98">
        <w:rPr>
          <w:b/>
        </w:rPr>
        <w:t xml:space="preserve">tandard tracks are developed. </w:t>
      </w:r>
    </w:p>
    <w:p w14:paraId="0C98D129" w14:textId="00213673" w:rsidR="005B6F03" w:rsidRDefault="005B6F03" w:rsidP="004141DD">
      <w:pPr>
        <w:pStyle w:val="Heading1"/>
      </w:pPr>
      <w:r>
        <w:t>Support for Option 3 connected to EPC</w:t>
      </w:r>
    </w:p>
    <w:p w14:paraId="3F114C71" w14:textId="1C73E712" w:rsidR="004225A8" w:rsidRDefault="005B6F03" w:rsidP="005B6F03">
      <w:r>
        <w:t>The driver for Option 3 is early deployment of Non Stand-Alone NR supported by existing LTE deployments for coverage, mobility, and initial access.</w:t>
      </w:r>
      <w:r w:rsidR="00AA303C">
        <w:t xml:space="preserve"> In this document, Option 3 refers also to Option 3a (and similarly, Option 7 </w:t>
      </w:r>
      <w:proofErr w:type="gramStart"/>
      <w:r w:rsidR="00AA303C">
        <w:t>refers also</w:t>
      </w:r>
      <w:proofErr w:type="gramEnd"/>
      <w:r w:rsidR="00AA303C">
        <w:t xml:space="preserve"> to 7a and so on).</w:t>
      </w:r>
      <w:r>
        <w:t xml:space="preserve"> It is expected that this can be supported reusing the concept of Dual Connectivity defined for intra-LTE and between LTE and WLAN. NR </w:t>
      </w:r>
      <w:proofErr w:type="gramStart"/>
      <w:r>
        <w:t>will be configured</w:t>
      </w:r>
      <w:proofErr w:type="gramEnd"/>
      <w:r>
        <w:t xml:space="preserve"> as a </w:t>
      </w:r>
      <w:proofErr w:type="spellStart"/>
      <w:r>
        <w:t>SeNB</w:t>
      </w:r>
      <w:proofErr w:type="spellEnd"/>
      <w:r>
        <w:t xml:space="preserve"> and the UE will at the same time be connected to an LTE </w:t>
      </w:r>
      <w:proofErr w:type="spellStart"/>
      <w:r>
        <w:t>MeNB</w:t>
      </w:r>
      <w:proofErr w:type="spellEnd"/>
      <w:r w:rsidR="004225A8">
        <w:t xml:space="preserve"> as illustrated in the figure below (agreed in R3-162060)</w:t>
      </w:r>
      <w:r>
        <w:t xml:space="preserve">. </w:t>
      </w:r>
    </w:p>
    <w:p w14:paraId="179F2A13" w14:textId="6704ACCF" w:rsidR="004225A8" w:rsidRDefault="004225A8" w:rsidP="005B6F03">
      <w:r>
        <w:object w:dxaOrig="4603" w:dyaOrig="2716" w14:anchorId="1ABC7A4D">
          <v:shape id="_x0000_i1026" type="#_x0000_t75" style="width:330pt;height:194.25pt" o:ole="">
            <v:imagedata r:id="rId16" o:title=""/>
          </v:shape>
          <o:OLEObject Type="Embed" ProgID="Visio.Drawing.11" ShapeID="_x0000_i1026" DrawAspect="Content" ObjectID="_1536790064" r:id="rId17"/>
        </w:object>
      </w:r>
    </w:p>
    <w:p w14:paraId="39275FF5" w14:textId="62C2E9BA" w:rsidR="00C557B8" w:rsidRDefault="00CF7B5C" w:rsidP="005B6F03">
      <w:r>
        <w:t>To support this option there will be impact on RAN2 protocols, but t</w:t>
      </w:r>
      <w:r w:rsidR="005B6F03">
        <w:t xml:space="preserve">he impact to </w:t>
      </w:r>
      <w:r>
        <w:t xml:space="preserve">S1 and </w:t>
      </w:r>
      <w:r w:rsidR="005B6F03">
        <w:t>EPC to support this scenario would be small. In fact</w:t>
      </w:r>
      <w:r w:rsidR="00B821E2">
        <w:t>,</w:t>
      </w:r>
      <w:r w:rsidR="005B6F03">
        <w:t xml:space="preserve"> for migration purposes including roaming etc. it would be highly beneficial if the impacts to EPC are small enough so that in principle all EPCs can support Option 3 assuming they </w:t>
      </w:r>
      <w:proofErr w:type="gramStart"/>
      <w:r w:rsidR="005B6F03">
        <w:t>are connected</w:t>
      </w:r>
      <w:proofErr w:type="gramEnd"/>
      <w:r w:rsidR="005B6F03">
        <w:t xml:space="preserve"> to a RAN that is NR capable and support Option 3. </w:t>
      </w:r>
    </w:p>
    <w:p w14:paraId="154D0A6F" w14:textId="369910FF" w:rsidR="00C557B8" w:rsidRDefault="005B6F03" w:rsidP="005B6F03">
      <w:r>
        <w:t xml:space="preserve">This would mean that early Option 3 capable UEs </w:t>
      </w:r>
      <w:r w:rsidR="00C557B8">
        <w:t>would be able</w:t>
      </w:r>
      <w:r>
        <w:t xml:space="preserve"> to connect to most networks </w:t>
      </w:r>
      <w:r w:rsidR="00C557B8">
        <w:t>even when there are Option 2/4/5/7 capable UEs and networks on the market.</w:t>
      </w:r>
    </w:p>
    <w:p w14:paraId="00CF2C59" w14:textId="49047198" w:rsidR="00C557B8" w:rsidRDefault="00C11370" w:rsidP="005B6F03">
      <w:pPr>
        <w:rPr>
          <w:b/>
        </w:rPr>
      </w:pPr>
      <w:r>
        <w:rPr>
          <w:b/>
        </w:rPr>
        <w:t>Observation 2</w:t>
      </w:r>
      <w:r w:rsidR="00C557B8" w:rsidRPr="00C557B8">
        <w:rPr>
          <w:b/>
        </w:rPr>
        <w:t xml:space="preserve">: By minimizing the impacts on </w:t>
      </w:r>
      <w:r w:rsidR="00CF7B5C">
        <w:rPr>
          <w:b/>
        </w:rPr>
        <w:t xml:space="preserve">S1 and </w:t>
      </w:r>
      <w:r w:rsidR="00C557B8" w:rsidRPr="00C557B8">
        <w:rPr>
          <w:b/>
        </w:rPr>
        <w:t xml:space="preserve">EPC for supporting option 3, this increases the likelihood </w:t>
      </w:r>
      <w:r w:rsidR="00C557B8">
        <w:rPr>
          <w:b/>
        </w:rPr>
        <w:t>that o</w:t>
      </w:r>
      <w:r w:rsidR="00C557B8" w:rsidRPr="00C557B8">
        <w:rPr>
          <w:b/>
        </w:rPr>
        <w:t xml:space="preserve">ption </w:t>
      </w:r>
      <w:proofErr w:type="gramStart"/>
      <w:r w:rsidR="00C557B8" w:rsidRPr="00C557B8">
        <w:rPr>
          <w:b/>
        </w:rPr>
        <w:t>3</w:t>
      </w:r>
      <w:proofErr w:type="gramEnd"/>
      <w:r w:rsidR="00C557B8" w:rsidRPr="00C557B8">
        <w:rPr>
          <w:b/>
        </w:rPr>
        <w:t xml:space="preserve"> capable UEs will be globally support</w:t>
      </w:r>
      <w:r w:rsidR="00C557B8">
        <w:rPr>
          <w:b/>
        </w:rPr>
        <w:t>ed</w:t>
      </w:r>
      <w:r w:rsidR="00C557B8" w:rsidRPr="00C557B8">
        <w:rPr>
          <w:b/>
        </w:rPr>
        <w:t>, which</w:t>
      </w:r>
      <w:r w:rsidR="00C557B8">
        <w:rPr>
          <w:b/>
        </w:rPr>
        <w:t xml:space="preserve"> reduces investment risks in option 3 capable UEs.</w:t>
      </w:r>
    </w:p>
    <w:p w14:paraId="0CA5A258" w14:textId="77777777" w:rsidR="00C557B8" w:rsidRDefault="00C557B8" w:rsidP="005B6F03"/>
    <w:p w14:paraId="1F6635CA" w14:textId="4E825BC3" w:rsidR="00C557B8" w:rsidRDefault="00C557B8" w:rsidP="005B6F03">
      <w:r>
        <w:lastRenderedPageBreak/>
        <w:t>When introducing option 3 it is important that this still allow a smooth migration to the other options</w:t>
      </w:r>
      <w:r w:rsidR="00B9528C">
        <w:t xml:space="preserve">. </w:t>
      </w:r>
      <w:r w:rsidR="00B9528C">
        <w:rPr>
          <w:lang w:val="en-US"/>
        </w:rPr>
        <w:t xml:space="preserve">If this would not be the case, </w:t>
      </w:r>
      <w:r w:rsidR="00B9528C" w:rsidRPr="00BB400F">
        <w:rPr>
          <w:lang w:val="en-US"/>
        </w:rPr>
        <w:t>there is a high risk that some operator deploying Option 3 would be stuck with option 3 even when other options are available</w:t>
      </w:r>
      <w:r w:rsidRPr="00BB400F">
        <w:t xml:space="preserve">. This in turn can lead to that multiple tracks of the standard are developed </w:t>
      </w:r>
      <w:r w:rsidR="00B9528C" w:rsidRPr="00BB400F">
        <w:t xml:space="preserve">e.g. one based on an evolution of Option </w:t>
      </w:r>
      <w:r w:rsidR="00B9528C">
        <w:t xml:space="preserve">3 and one based on the other options, </w:t>
      </w:r>
      <w:r>
        <w:t xml:space="preserve">with all the drawbacks described in previous chapter. How to avoid this </w:t>
      </w:r>
      <w:proofErr w:type="gramStart"/>
      <w:r>
        <w:t>is further discussed</w:t>
      </w:r>
      <w:proofErr w:type="gramEnd"/>
      <w:r>
        <w:t xml:space="preserve"> in next section.</w:t>
      </w:r>
    </w:p>
    <w:p w14:paraId="1EF4592A" w14:textId="6171B983" w:rsidR="005B6F03" w:rsidRDefault="00C557B8" w:rsidP="00C557B8">
      <w:r w:rsidRPr="00C557B8">
        <w:rPr>
          <w:b/>
        </w:rPr>
        <w:t xml:space="preserve">Observation </w:t>
      </w:r>
      <w:r w:rsidR="00C11370">
        <w:rPr>
          <w:b/>
        </w:rPr>
        <w:t>3</w:t>
      </w:r>
      <w:r w:rsidRPr="00C557B8">
        <w:rPr>
          <w:b/>
        </w:rPr>
        <w:t xml:space="preserve">: </w:t>
      </w:r>
      <w:r>
        <w:rPr>
          <w:b/>
        </w:rPr>
        <w:t xml:space="preserve">It is essential that the 3GPP standard support smooth migration from option 3 to the other options based on </w:t>
      </w:r>
      <w:proofErr w:type="spellStart"/>
      <w:r>
        <w:rPr>
          <w:b/>
        </w:rPr>
        <w:t>NextGen</w:t>
      </w:r>
      <w:proofErr w:type="spellEnd"/>
      <w:r>
        <w:rPr>
          <w:b/>
        </w:rPr>
        <w:t xml:space="preserve"> CN in order to avoid all the problems with supporting multiple incompatible standards track.</w:t>
      </w:r>
    </w:p>
    <w:p w14:paraId="1532829E" w14:textId="77777777" w:rsidR="005B6F03" w:rsidRPr="005B6F03" w:rsidRDefault="005B6F03" w:rsidP="005B6F03"/>
    <w:p w14:paraId="659C9908" w14:textId="77777777" w:rsidR="005B6F03" w:rsidRPr="005B6F03" w:rsidRDefault="005B6F03" w:rsidP="005B6F03"/>
    <w:p w14:paraId="1C3E2365" w14:textId="1E4B7588" w:rsidR="00555906" w:rsidRDefault="005B6F03" w:rsidP="004141DD">
      <w:pPr>
        <w:pStyle w:val="Heading1"/>
      </w:pPr>
      <w:r>
        <w:t>Support for Option 2/4/5/7 connected to</w:t>
      </w:r>
      <w:r w:rsidR="00555906">
        <w:t xml:space="preserve"> </w:t>
      </w:r>
      <w:proofErr w:type="spellStart"/>
      <w:r w:rsidR="00555906">
        <w:t>NextGen</w:t>
      </w:r>
      <w:proofErr w:type="spellEnd"/>
      <w:r w:rsidR="00555906">
        <w:t xml:space="preserve"> CN</w:t>
      </w:r>
    </w:p>
    <w:p w14:paraId="4018B658" w14:textId="1FCEFF54" w:rsidR="00555906" w:rsidRDefault="00555906" w:rsidP="00555906">
      <w:pPr>
        <w:pStyle w:val="Heading1"/>
        <w:numPr>
          <w:ilvl w:val="0"/>
          <w:numId w:val="0"/>
        </w:numPr>
        <w:rPr>
          <w:rFonts w:cs="Times New Roman"/>
          <w:sz w:val="20"/>
          <w:szCs w:val="20"/>
          <w:lang w:val="en-US"/>
        </w:rPr>
      </w:pPr>
      <w:r>
        <w:rPr>
          <w:rFonts w:cs="Times New Roman"/>
          <w:sz w:val="20"/>
          <w:szCs w:val="20"/>
          <w:lang w:val="en-US"/>
        </w:rPr>
        <w:t xml:space="preserve">A key aspect for the migration between the options above is how different </w:t>
      </w:r>
      <w:proofErr w:type="spellStart"/>
      <w:r>
        <w:rPr>
          <w:rFonts w:cs="Times New Roman"/>
          <w:sz w:val="20"/>
          <w:szCs w:val="20"/>
          <w:lang w:val="en-US"/>
        </w:rPr>
        <w:t>NextGen</w:t>
      </w:r>
      <w:proofErr w:type="spellEnd"/>
      <w:r>
        <w:rPr>
          <w:rFonts w:cs="Times New Roman"/>
          <w:sz w:val="20"/>
          <w:szCs w:val="20"/>
          <w:lang w:val="en-US"/>
        </w:rPr>
        <w:t xml:space="preserve"> CN is from EPC. If </w:t>
      </w:r>
      <w:proofErr w:type="spellStart"/>
      <w:r>
        <w:rPr>
          <w:rFonts w:cs="Times New Roman"/>
          <w:sz w:val="20"/>
          <w:szCs w:val="20"/>
          <w:lang w:val="en-US"/>
        </w:rPr>
        <w:t>NextGen</w:t>
      </w:r>
      <w:proofErr w:type="spellEnd"/>
      <w:r>
        <w:rPr>
          <w:rFonts w:cs="Times New Roman"/>
          <w:sz w:val="20"/>
          <w:szCs w:val="20"/>
          <w:lang w:val="en-US"/>
        </w:rPr>
        <w:t xml:space="preserve"> CN </w:t>
      </w:r>
      <w:proofErr w:type="gramStart"/>
      <w:r>
        <w:rPr>
          <w:rFonts w:cs="Times New Roman"/>
          <w:sz w:val="20"/>
          <w:szCs w:val="20"/>
          <w:lang w:val="en-US"/>
        </w:rPr>
        <w:t>was</w:t>
      </w:r>
      <w:proofErr w:type="gramEnd"/>
      <w:r>
        <w:rPr>
          <w:rFonts w:cs="Times New Roman"/>
          <w:sz w:val="20"/>
          <w:szCs w:val="20"/>
          <w:lang w:val="en-US"/>
        </w:rPr>
        <w:t xml:space="preserve"> </w:t>
      </w:r>
      <w:r w:rsidR="00CB088A">
        <w:rPr>
          <w:rFonts w:cs="Times New Roman"/>
          <w:sz w:val="20"/>
          <w:szCs w:val="20"/>
          <w:lang w:val="en-US"/>
        </w:rPr>
        <w:t>identical to EPC, there would not be any migration issues or risks for split standard tracks since the same CN could support all connectivity options for NR capable UEs as well as legacy LTE UEs.</w:t>
      </w:r>
    </w:p>
    <w:p w14:paraId="31EEC1B9" w14:textId="7A0721FA" w:rsidR="00CB088A" w:rsidRPr="00E71CE2" w:rsidRDefault="00CB088A" w:rsidP="00CB088A">
      <w:r>
        <w:rPr>
          <w:lang w:val="en-US"/>
        </w:rPr>
        <w:t xml:space="preserve">Given the ongoing work in </w:t>
      </w:r>
      <w:proofErr w:type="gramStart"/>
      <w:r>
        <w:rPr>
          <w:lang w:val="en-US"/>
        </w:rPr>
        <w:t>SA2</w:t>
      </w:r>
      <w:proofErr w:type="gramEnd"/>
      <w:r>
        <w:rPr>
          <w:lang w:val="en-US"/>
        </w:rPr>
        <w:t xml:space="preserve"> it is however likely that the </w:t>
      </w:r>
      <w:proofErr w:type="spellStart"/>
      <w:r>
        <w:rPr>
          <w:lang w:val="en-US"/>
        </w:rPr>
        <w:t>NextGen</w:t>
      </w:r>
      <w:proofErr w:type="spellEnd"/>
      <w:r>
        <w:rPr>
          <w:lang w:val="en-US"/>
        </w:rPr>
        <w:t xml:space="preserve"> CN will </w:t>
      </w:r>
      <w:r w:rsidR="00B9528C">
        <w:rPr>
          <w:lang w:val="en-US"/>
        </w:rPr>
        <w:t xml:space="preserve">at least have some differences compared to EPC in the area of </w:t>
      </w:r>
      <w:proofErr w:type="spellStart"/>
      <w:r w:rsidR="00B9528C">
        <w:rPr>
          <w:lang w:val="en-US"/>
        </w:rPr>
        <w:t>QoS</w:t>
      </w:r>
      <w:proofErr w:type="spellEnd"/>
      <w:r w:rsidR="00B9528C">
        <w:rPr>
          <w:lang w:val="en-US"/>
        </w:rPr>
        <w:t xml:space="preserve">. It </w:t>
      </w:r>
      <w:proofErr w:type="gramStart"/>
      <w:r w:rsidR="00B9528C">
        <w:rPr>
          <w:lang w:val="en-US"/>
        </w:rPr>
        <w:t>is expected</w:t>
      </w:r>
      <w:proofErr w:type="gramEnd"/>
      <w:r w:rsidR="00B9528C">
        <w:rPr>
          <w:lang w:val="en-US"/>
        </w:rPr>
        <w:t xml:space="preserve"> that this will have an impact on the interface to the RAN and UE. Other than the </w:t>
      </w:r>
      <w:proofErr w:type="spellStart"/>
      <w:proofErr w:type="gramStart"/>
      <w:r w:rsidR="00B9528C">
        <w:rPr>
          <w:lang w:val="en-US"/>
        </w:rPr>
        <w:t>QoS</w:t>
      </w:r>
      <w:proofErr w:type="spellEnd"/>
      <w:proofErr w:type="gramEnd"/>
      <w:r w:rsidR="00B9528C">
        <w:rPr>
          <w:lang w:val="en-US"/>
        </w:rPr>
        <w:t xml:space="preserve"> not so many significant differences </w:t>
      </w:r>
      <w:r w:rsidR="00E10027">
        <w:rPr>
          <w:lang w:val="en-US"/>
        </w:rPr>
        <w:t>have</w:t>
      </w:r>
      <w:r w:rsidR="00B9528C">
        <w:rPr>
          <w:lang w:val="en-US"/>
        </w:rPr>
        <w:t xml:space="preserve"> been identified so far, rather </w:t>
      </w:r>
      <w:r>
        <w:t xml:space="preserve">there seem to be quite a lot of similarity with NG and S1 </w:t>
      </w:r>
      <w:r w:rsidRPr="007E7720">
        <w:t>interfaces according to the table captured in the RAN3 TR 38.801.</w:t>
      </w:r>
      <w:r w:rsidR="005B6F03" w:rsidRPr="007E7720">
        <w:t xml:space="preserve"> User plane wise SA2 also assumes that NG interface will support tunnelling as S1.</w:t>
      </w:r>
    </w:p>
    <w:p w14:paraId="2D83DB68" w14:textId="7EAF615D" w:rsidR="00C47C5D" w:rsidRPr="007E7720" w:rsidRDefault="00C47C5D" w:rsidP="00CB088A">
      <w:pPr>
        <w:rPr>
          <w:b/>
        </w:rPr>
      </w:pPr>
      <w:r w:rsidRPr="007E7720">
        <w:rPr>
          <w:b/>
        </w:rPr>
        <w:t xml:space="preserve">Observation </w:t>
      </w:r>
      <w:r w:rsidR="00C11370" w:rsidRPr="007E7720">
        <w:rPr>
          <w:b/>
        </w:rPr>
        <w:t>4</w:t>
      </w:r>
      <w:r w:rsidRPr="007E7720">
        <w:rPr>
          <w:b/>
        </w:rPr>
        <w:t>: It is likely that on a high level the NG interface will share many features with the S1 interface but also have some differences</w:t>
      </w:r>
      <w:r w:rsidR="00D71AE7" w:rsidRPr="007E7720">
        <w:rPr>
          <w:b/>
        </w:rPr>
        <w:t xml:space="preserve"> mainly</w:t>
      </w:r>
      <w:r w:rsidRPr="007E7720">
        <w:rPr>
          <w:b/>
        </w:rPr>
        <w:t xml:space="preserve"> in relation to </w:t>
      </w:r>
      <w:proofErr w:type="spellStart"/>
      <w:r w:rsidRPr="007E7720">
        <w:rPr>
          <w:b/>
        </w:rPr>
        <w:t>QoS</w:t>
      </w:r>
      <w:proofErr w:type="spellEnd"/>
      <w:r w:rsidRPr="007E7720">
        <w:rPr>
          <w:b/>
        </w:rPr>
        <w:t xml:space="preserve"> </w:t>
      </w:r>
    </w:p>
    <w:p w14:paraId="32A8BC98" w14:textId="5BECC83F" w:rsidR="00A61557" w:rsidRPr="007E7720" w:rsidRDefault="00A61557" w:rsidP="00CB088A">
      <w:r w:rsidRPr="007E7720">
        <w:t>In order to support smooth RAN level inter-working (DC and fast m</w:t>
      </w:r>
      <w:r w:rsidRPr="00E71CE2">
        <w:t xml:space="preserve">obility) between LTE and NR it is required that LTE and NR </w:t>
      </w:r>
      <w:proofErr w:type="gramStart"/>
      <w:r w:rsidRPr="00E71CE2">
        <w:t>is</w:t>
      </w:r>
      <w:proofErr w:type="gramEnd"/>
      <w:r w:rsidRPr="00E71CE2">
        <w:t xml:space="preserve"> connected to the same CN. For this reason, it is likely that operators deploying stand-alone NR connected to </w:t>
      </w:r>
      <w:proofErr w:type="spellStart"/>
      <w:r w:rsidRPr="00E71CE2">
        <w:t>NextGen</w:t>
      </w:r>
      <w:proofErr w:type="spellEnd"/>
      <w:r w:rsidRPr="00E71CE2">
        <w:t xml:space="preserve"> CN also will deploy option 5/7 by upgrading their LTE </w:t>
      </w:r>
      <w:proofErr w:type="spellStart"/>
      <w:r w:rsidRPr="00E71CE2">
        <w:t>eNBs</w:t>
      </w:r>
      <w:proofErr w:type="spellEnd"/>
      <w:r w:rsidRPr="00E71CE2">
        <w:t xml:space="preserve"> to support </w:t>
      </w:r>
      <w:proofErr w:type="spellStart"/>
      <w:r w:rsidRPr="00E71CE2">
        <w:t>NextGen</w:t>
      </w:r>
      <w:proofErr w:type="spellEnd"/>
      <w:r w:rsidRPr="007E7720">
        <w:t xml:space="preserve"> CN. As stated before it is therefore important that the standard support this upgrade in a smooth way to avoid that multiple tracks are developed where not all </w:t>
      </w:r>
      <w:proofErr w:type="gramStart"/>
      <w:r w:rsidRPr="007E7720">
        <w:t>operator’s</w:t>
      </w:r>
      <w:proofErr w:type="gramEnd"/>
      <w:r w:rsidRPr="007E7720">
        <w:t xml:space="preserve"> upgrade LTE to support </w:t>
      </w:r>
      <w:proofErr w:type="spellStart"/>
      <w:r w:rsidRPr="007E7720">
        <w:t>NextGen</w:t>
      </w:r>
      <w:proofErr w:type="spellEnd"/>
      <w:r w:rsidRPr="007E7720">
        <w:t xml:space="preserve"> CN. In order to allow smooth upgrade, it is highly beneficial if significant existing LTE functionality </w:t>
      </w:r>
      <w:proofErr w:type="gramStart"/>
      <w:r w:rsidRPr="007E7720">
        <w:t>can be reused</w:t>
      </w:r>
      <w:proofErr w:type="gramEnd"/>
      <w:r w:rsidRPr="007E7720">
        <w:t xml:space="preserve"> also when connecting to </w:t>
      </w:r>
      <w:proofErr w:type="spellStart"/>
      <w:r w:rsidRPr="007E7720">
        <w:t>NextGen</w:t>
      </w:r>
      <w:proofErr w:type="spellEnd"/>
      <w:r w:rsidRPr="007E7720">
        <w:t xml:space="preserve"> CN. This could include things like:</w:t>
      </w:r>
    </w:p>
    <w:p w14:paraId="38C79765" w14:textId="29371C35" w:rsidR="00A61557" w:rsidRPr="007E7720" w:rsidRDefault="00A61557" w:rsidP="00A61557">
      <w:pPr>
        <w:pStyle w:val="ListParagraph"/>
        <w:numPr>
          <w:ilvl w:val="0"/>
          <w:numId w:val="20"/>
        </w:numPr>
      </w:pPr>
      <w:r w:rsidRPr="007E7720">
        <w:t xml:space="preserve">Support for all </w:t>
      </w:r>
      <w:r w:rsidR="00D844F6" w:rsidRPr="007E7720">
        <w:t>relevant</w:t>
      </w:r>
      <w:r w:rsidRPr="007E7720">
        <w:t xml:space="preserve"> LTE features introduced since Rel-8 </w:t>
      </w:r>
      <w:r w:rsidR="00E10027" w:rsidRPr="007E7720">
        <w:t>e.g. CA</w:t>
      </w:r>
      <w:r w:rsidR="007E7720" w:rsidRPr="007E7720">
        <w:t>/DC</w:t>
      </w:r>
      <w:r w:rsidR="00E10027" w:rsidRPr="007E7720">
        <w:t xml:space="preserve">, latency improvement, mobility </w:t>
      </w:r>
      <w:r w:rsidR="007E7720" w:rsidRPr="007E7720">
        <w:t>enhancement</w:t>
      </w:r>
      <w:r w:rsidR="00E10027" w:rsidRPr="007E7720">
        <w:t xml:space="preserve"> etc. </w:t>
      </w:r>
    </w:p>
    <w:p w14:paraId="0CEBB35F" w14:textId="2912BE71" w:rsidR="00A61557" w:rsidRDefault="00A61557" w:rsidP="00A61557">
      <w:pPr>
        <w:pStyle w:val="ListParagraph"/>
        <w:numPr>
          <w:ilvl w:val="0"/>
          <w:numId w:val="20"/>
        </w:numPr>
      </w:pPr>
      <w:r w:rsidRPr="007E7720">
        <w:t>Maximum re-use of relevant S1</w:t>
      </w:r>
      <w:r w:rsidR="00E10027" w:rsidRPr="00E71CE2">
        <w:t xml:space="preserve"> and NAS</w:t>
      </w:r>
      <w:r w:rsidRPr="00E71CE2">
        <w:t xml:space="preserve"> functional</w:t>
      </w:r>
      <w:r w:rsidRPr="00FB38BF">
        <w:t>ity when</w:t>
      </w:r>
      <w:r>
        <w:t xml:space="preserve"> standardizing NG</w:t>
      </w:r>
    </w:p>
    <w:p w14:paraId="58509818" w14:textId="508EFAE1" w:rsidR="00A61557" w:rsidRDefault="00A61557" w:rsidP="001661F2">
      <w:pPr>
        <w:pStyle w:val="ListParagraph"/>
        <w:numPr>
          <w:ilvl w:val="0"/>
          <w:numId w:val="20"/>
        </w:numPr>
      </w:pPr>
      <w:r>
        <w:t xml:space="preserve">Support for </w:t>
      </w:r>
      <w:proofErr w:type="spellStart"/>
      <w:r>
        <w:t>NextGen</w:t>
      </w:r>
      <w:proofErr w:type="spellEnd"/>
      <w:r>
        <w:t xml:space="preserve"> CN in </w:t>
      </w:r>
      <w:r w:rsidR="00D844F6">
        <w:t xml:space="preserve">LTE </w:t>
      </w:r>
      <w:r>
        <w:t xml:space="preserve">RRC 36.331 meaning common RRC evolution regardless of CN (this is more discussed in </w:t>
      </w:r>
      <w:r w:rsidR="001661F2" w:rsidRPr="001661F2">
        <w:t>R2-166827</w:t>
      </w:r>
      <w:r>
        <w:t>)</w:t>
      </w:r>
    </w:p>
    <w:p w14:paraId="4A6E4EAF" w14:textId="7286E0E1" w:rsidR="00A61557" w:rsidRPr="007E7720" w:rsidRDefault="00A61557" w:rsidP="00A61557">
      <w:pPr>
        <w:pStyle w:val="ListParagraph"/>
        <w:numPr>
          <w:ilvl w:val="0"/>
          <w:numId w:val="20"/>
        </w:numPr>
      </w:pPr>
      <w:r>
        <w:t xml:space="preserve">Alignment of ongoing standardization work for LTE </w:t>
      </w:r>
      <w:r w:rsidRPr="007E7720">
        <w:t>with NR work e.g. support for</w:t>
      </w:r>
      <w:r w:rsidR="00D71AE7" w:rsidRPr="007E7720">
        <w:t xml:space="preserve"> MTC, V2X</w:t>
      </w:r>
      <w:r w:rsidRPr="007E7720">
        <w:t xml:space="preserve">, light connected WI, Wi-Fi inter-working, </w:t>
      </w:r>
      <w:r w:rsidR="00E10027" w:rsidRPr="007E7720">
        <w:t>etc.</w:t>
      </w:r>
      <w:r w:rsidR="00565826" w:rsidRPr="007E7720">
        <w:t xml:space="preserve"> avoiding diverging tracks</w:t>
      </w:r>
    </w:p>
    <w:p w14:paraId="0296122A" w14:textId="3B6E0103" w:rsidR="00A61557" w:rsidRDefault="00D844F6" w:rsidP="00CB088A">
      <w:r w:rsidRPr="007E7720">
        <w:t>The motivation for this alignment is that it should be possible</w:t>
      </w:r>
      <w:r>
        <w:t xml:space="preserve"> to introduce LTE connectivity to </w:t>
      </w:r>
      <w:proofErr w:type="spellStart"/>
      <w:r>
        <w:t>NextGen</w:t>
      </w:r>
      <w:proofErr w:type="spellEnd"/>
      <w:r>
        <w:t xml:space="preserve"> CN without losing any value LTE features, or leading to worse LTE performance. If the migration step from Option 3 to the other </w:t>
      </w:r>
      <w:r w:rsidR="00AC23F7">
        <w:t xml:space="preserve">options </w:t>
      </w:r>
      <w:proofErr w:type="gramStart"/>
      <w:r w:rsidR="00AC23F7">
        <w:t>is</w:t>
      </w:r>
      <w:proofErr w:type="gramEnd"/>
      <w:r w:rsidR="00AC23F7">
        <w:t xml:space="preserve"> </w:t>
      </w:r>
      <w:r w:rsidR="007E7720">
        <w:t xml:space="preserve">too </w:t>
      </w:r>
      <w:r w:rsidR="00AC23F7">
        <w:t>costly for the operators</w:t>
      </w:r>
      <w:r>
        <w:t xml:space="preserve">, some operators would prefer to continue to evolve Option 3 type solutions leading to multiple standard tracks being developed. </w:t>
      </w:r>
    </w:p>
    <w:p w14:paraId="026E33EA" w14:textId="00E6A72C" w:rsidR="00D844F6" w:rsidRDefault="00D844F6" w:rsidP="00D844F6">
      <w:pPr>
        <w:rPr>
          <w:b/>
        </w:rPr>
      </w:pPr>
      <w:r w:rsidRPr="00C557B8">
        <w:rPr>
          <w:b/>
        </w:rPr>
        <w:t xml:space="preserve">Observation </w:t>
      </w:r>
      <w:r>
        <w:rPr>
          <w:b/>
        </w:rPr>
        <w:t>5</w:t>
      </w:r>
      <w:r w:rsidRPr="00C557B8">
        <w:rPr>
          <w:b/>
        </w:rPr>
        <w:t xml:space="preserve">: </w:t>
      </w:r>
      <w:r>
        <w:rPr>
          <w:b/>
        </w:rPr>
        <w:t xml:space="preserve">It is important that LTE </w:t>
      </w:r>
      <w:proofErr w:type="gramStart"/>
      <w:r>
        <w:rPr>
          <w:b/>
        </w:rPr>
        <w:t>can be evolved</w:t>
      </w:r>
      <w:proofErr w:type="gramEnd"/>
      <w:r>
        <w:rPr>
          <w:b/>
        </w:rPr>
        <w:t xml:space="preserve"> to support </w:t>
      </w:r>
      <w:proofErr w:type="spellStart"/>
      <w:r>
        <w:rPr>
          <w:b/>
        </w:rPr>
        <w:t>NextGen</w:t>
      </w:r>
      <w:proofErr w:type="spellEnd"/>
      <w:r>
        <w:rPr>
          <w:b/>
        </w:rPr>
        <w:t xml:space="preserve"> CN in a smooth way without </w:t>
      </w:r>
      <w:r w:rsidR="00D14166">
        <w:rPr>
          <w:b/>
        </w:rPr>
        <w:t>losing</w:t>
      </w:r>
      <w:r>
        <w:rPr>
          <w:b/>
        </w:rPr>
        <w:t xml:space="preserve"> any relevant features and without leading to worse LTE performance.</w:t>
      </w:r>
    </w:p>
    <w:p w14:paraId="64441D69" w14:textId="266E1D88" w:rsidR="00D844F6" w:rsidRDefault="00D844F6" w:rsidP="00D844F6">
      <w:pPr>
        <w:rPr>
          <w:b/>
        </w:rPr>
      </w:pPr>
    </w:p>
    <w:p w14:paraId="1DF29008" w14:textId="4452BE21" w:rsidR="004141DD" w:rsidRPr="00926789" w:rsidRDefault="004141DD" w:rsidP="004141DD">
      <w:pPr>
        <w:rPr>
          <w:lang w:val="en-US"/>
        </w:rPr>
      </w:pPr>
    </w:p>
    <w:p w14:paraId="32721993" w14:textId="17FE3D5D" w:rsidR="00430167" w:rsidRDefault="00D844F6" w:rsidP="004141DD">
      <w:pPr>
        <w:pStyle w:val="Heading1"/>
        <w:rPr>
          <w:lang w:val="en-US"/>
        </w:rPr>
      </w:pPr>
      <w:r>
        <w:rPr>
          <w:lang w:val="en-US"/>
        </w:rPr>
        <w:t>Likely migration paths</w:t>
      </w:r>
    </w:p>
    <w:p w14:paraId="431086BC" w14:textId="77777777" w:rsidR="00902F09" w:rsidRDefault="00902F09" w:rsidP="00902F09">
      <w:pPr>
        <w:rPr>
          <w:bCs/>
        </w:rPr>
      </w:pPr>
      <w:r>
        <w:rPr>
          <w:bCs/>
        </w:rPr>
        <w:t xml:space="preserve">At the last </w:t>
      </w:r>
      <w:proofErr w:type="gramStart"/>
      <w:r>
        <w:rPr>
          <w:bCs/>
        </w:rPr>
        <w:t>RAN3</w:t>
      </w:r>
      <w:proofErr w:type="gramEnd"/>
      <w:r>
        <w:rPr>
          <w:bCs/>
        </w:rPr>
        <w:t xml:space="preserve"> meeting different migration paths was discussion. Some possible observations are that it is it </w:t>
      </w:r>
      <w:proofErr w:type="gramStart"/>
      <w:r>
        <w:rPr>
          <w:bCs/>
        </w:rPr>
        <w:t>is expected</w:t>
      </w:r>
      <w:proofErr w:type="gramEnd"/>
      <w:r>
        <w:rPr>
          <w:bCs/>
        </w:rPr>
        <w:t xml:space="preserve"> that some operator will initially deploy Option3 while other will focus on directly support </w:t>
      </w:r>
      <w:proofErr w:type="spellStart"/>
      <w:r>
        <w:rPr>
          <w:bCs/>
        </w:rPr>
        <w:t>NextGen</w:t>
      </w:r>
      <w:proofErr w:type="spellEnd"/>
      <w:r>
        <w:rPr>
          <w:bCs/>
        </w:rPr>
        <w:t xml:space="preserve"> CN options. </w:t>
      </w:r>
    </w:p>
    <w:p w14:paraId="6ECD1A70" w14:textId="0AB06575" w:rsidR="00902F09" w:rsidRDefault="00902F09" w:rsidP="00902F09">
      <w:pPr>
        <w:rPr>
          <w:bCs/>
        </w:rPr>
      </w:pPr>
      <w:r>
        <w:rPr>
          <w:bCs/>
        </w:rPr>
        <w:lastRenderedPageBreak/>
        <w:t xml:space="preserve">When it comes to support </w:t>
      </w:r>
      <w:proofErr w:type="spellStart"/>
      <w:r>
        <w:rPr>
          <w:bCs/>
        </w:rPr>
        <w:t>NextGen</w:t>
      </w:r>
      <w:proofErr w:type="spellEnd"/>
      <w:r>
        <w:rPr>
          <w:bCs/>
        </w:rPr>
        <w:t xml:space="preserve"> CN options some operators plan to first upgrade LTE to support </w:t>
      </w:r>
      <w:proofErr w:type="spellStart"/>
      <w:r>
        <w:rPr>
          <w:bCs/>
        </w:rPr>
        <w:t>NextGen</w:t>
      </w:r>
      <w:proofErr w:type="spellEnd"/>
      <w:r>
        <w:rPr>
          <w:bCs/>
        </w:rPr>
        <w:t xml:space="preserve"> CN (option 5/7) and then later introduce stand-alone NR (option 2) while others are thinking more of parallel deployments of option 2 and 5 (and maybe 4). </w:t>
      </w:r>
    </w:p>
    <w:p w14:paraId="16A25DBF" w14:textId="2F984BED" w:rsidR="00902F09" w:rsidRDefault="00902F09" w:rsidP="00902F09">
      <w:r>
        <w:t xml:space="preserve">It is technically possible also for operators to only deploy Option 2 (stand-alone NR) e.g. to support very specific scenarios, however the drawback with such deployments is that they would not benefit from tight RAN level inter-working with LTE (e.g. to support load-balancing, mobility </w:t>
      </w:r>
      <w:proofErr w:type="gramStart"/>
      <w:r>
        <w:t>robustness, …)</w:t>
      </w:r>
      <w:proofErr w:type="gramEnd"/>
      <w:r>
        <w:t xml:space="preserve"> and would not benefit from having a common CN evolution for LTE and NR.</w:t>
      </w:r>
    </w:p>
    <w:p w14:paraId="0964FCE2" w14:textId="0F615A77" w:rsidR="00902F09" w:rsidRDefault="00902F09" w:rsidP="00902F09">
      <w:r w:rsidRPr="00C557B8">
        <w:rPr>
          <w:b/>
        </w:rPr>
        <w:t xml:space="preserve">Observation </w:t>
      </w:r>
      <w:r>
        <w:rPr>
          <w:b/>
        </w:rPr>
        <w:t>6</w:t>
      </w:r>
      <w:r w:rsidRPr="00C557B8">
        <w:rPr>
          <w:b/>
        </w:rPr>
        <w:t xml:space="preserve">: </w:t>
      </w:r>
      <w:r>
        <w:rPr>
          <w:b/>
        </w:rPr>
        <w:t xml:space="preserve">It is likely that different operators will have different migration paths, however it is expected that many paths would involve upgrading LTE (e.g. option 3, 5, 7) when deploying NR. For this also supports the need for smooth LTE evolution to support </w:t>
      </w:r>
      <w:proofErr w:type="spellStart"/>
      <w:r>
        <w:rPr>
          <w:b/>
        </w:rPr>
        <w:t>NextGen</w:t>
      </w:r>
      <w:proofErr w:type="spellEnd"/>
      <w:r>
        <w:rPr>
          <w:b/>
        </w:rPr>
        <w:t xml:space="preserve"> CN.</w:t>
      </w:r>
    </w:p>
    <w:p w14:paraId="3EB1B96A" w14:textId="77777777" w:rsidR="00902F09" w:rsidRDefault="00902F09" w:rsidP="00902F09"/>
    <w:p w14:paraId="3BA7A3B6" w14:textId="09F42E7A" w:rsidR="007E7720" w:rsidRDefault="007E7720" w:rsidP="00BB400F">
      <w:pPr>
        <w:pStyle w:val="Heading1"/>
      </w:pPr>
      <w:r>
        <w:t>Impact on RAN2 to support smooth migration</w:t>
      </w:r>
    </w:p>
    <w:p w14:paraId="0AEEC653" w14:textId="4AB82C39" w:rsidR="007E7720" w:rsidRDefault="007E7720" w:rsidP="00430167">
      <w:pPr>
        <w:pStyle w:val="Heading1"/>
        <w:numPr>
          <w:ilvl w:val="0"/>
          <w:numId w:val="0"/>
        </w:numPr>
        <w:rPr>
          <w:rFonts w:cs="Times New Roman"/>
          <w:bCs/>
          <w:sz w:val="20"/>
          <w:szCs w:val="20"/>
        </w:rPr>
      </w:pPr>
      <w:r>
        <w:rPr>
          <w:rFonts w:cs="Times New Roman"/>
          <w:bCs/>
          <w:sz w:val="20"/>
          <w:szCs w:val="20"/>
        </w:rPr>
        <w:t xml:space="preserve">In order to support smooth migration from option 3 to option 5/7 it is clearly beneficial if the same baseline RAN2 solution </w:t>
      </w:r>
      <w:proofErr w:type="gramStart"/>
      <w:r>
        <w:rPr>
          <w:rFonts w:cs="Times New Roman"/>
          <w:bCs/>
          <w:sz w:val="20"/>
          <w:szCs w:val="20"/>
        </w:rPr>
        <w:t>can be used</w:t>
      </w:r>
      <w:proofErr w:type="gramEnd"/>
      <w:r>
        <w:rPr>
          <w:rFonts w:cs="Times New Roman"/>
          <w:bCs/>
          <w:sz w:val="20"/>
          <w:szCs w:val="20"/>
        </w:rPr>
        <w:t xml:space="preserve"> for all the options. It is our belief that this </w:t>
      </w:r>
      <w:proofErr w:type="gramStart"/>
      <w:r>
        <w:rPr>
          <w:rFonts w:cs="Times New Roman"/>
          <w:bCs/>
          <w:sz w:val="20"/>
          <w:szCs w:val="20"/>
        </w:rPr>
        <w:t>can be achieved</w:t>
      </w:r>
      <w:proofErr w:type="gramEnd"/>
      <w:r>
        <w:rPr>
          <w:rFonts w:cs="Times New Roman"/>
          <w:bCs/>
          <w:sz w:val="20"/>
          <w:szCs w:val="20"/>
        </w:rPr>
        <w:t xml:space="preserve"> by evolving LTE RRC 36.331 to support all options. The impacts on RRC would then be:</w:t>
      </w:r>
    </w:p>
    <w:p w14:paraId="16857634" w14:textId="34FD7ECD" w:rsidR="007E7720" w:rsidRDefault="007E7720" w:rsidP="00BB400F">
      <w:pPr>
        <w:pStyle w:val="ListParagraph"/>
        <w:numPr>
          <w:ilvl w:val="0"/>
          <w:numId w:val="20"/>
        </w:numPr>
      </w:pPr>
      <w:r>
        <w:t xml:space="preserve">Option 3/3a support DC with NR, LTE is </w:t>
      </w:r>
      <w:proofErr w:type="spellStart"/>
      <w:r>
        <w:t>MeNB</w:t>
      </w:r>
      <w:proofErr w:type="spellEnd"/>
    </w:p>
    <w:p w14:paraId="7BF65E87" w14:textId="1E5418F6" w:rsidR="007E7720" w:rsidRDefault="007E7720" w:rsidP="00BB400F">
      <w:pPr>
        <w:pStyle w:val="ListParagraph"/>
        <w:numPr>
          <w:ilvl w:val="0"/>
          <w:numId w:val="20"/>
        </w:numPr>
      </w:pPr>
      <w:r>
        <w:t>Option 5 support Next Gen CN</w:t>
      </w:r>
    </w:p>
    <w:p w14:paraId="1B4E6146" w14:textId="060BD398" w:rsidR="007E7720" w:rsidRDefault="007E7720" w:rsidP="00BB400F">
      <w:pPr>
        <w:pStyle w:val="ListParagraph"/>
        <w:numPr>
          <w:ilvl w:val="0"/>
          <w:numId w:val="20"/>
        </w:numPr>
      </w:pPr>
      <w:r>
        <w:t xml:space="preserve">Option 7/7a support DC with NR, LTE is </w:t>
      </w:r>
      <w:proofErr w:type="spellStart"/>
      <w:r>
        <w:t>MeNB</w:t>
      </w:r>
      <w:proofErr w:type="spellEnd"/>
      <w:r>
        <w:t xml:space="preserve"> and Next </w:t>
      </w:r>
      <w:proofErr w:type="spellStart"/>
      <w:r>
        <w:t>GenCN</w:t>
      </w:r>
      <w:proofErr w:type="spellEnd"/>
    </w:p>
    <w:p w14:paraId="0EC12E96" w14:textId="2A162E13" w:rsidR="007E7720" w:rsidRDefault="007E7720" w:rsidP="00BB400F">
      <w:r>
        <w:t>This together means that RRC will need to be adapted to support DC with NR and RRC needs to be adapted to support Next Gen CN,</w:t>
      </w:r>
    </w:p>
    <w:p w14:paraId="34A05B6E" w14:textId="402FDEDB" w:rsidR="007E7720" w:rsidRPr="00BB400F" w:rsidRDefault="007E7720" w:rsidP="00BB400F">
      <w:pPr>
        <w:rPr>
          <w:b/>
        </w:rPr>
      </w:pPr>
      <w:r w:rsidRPr="00BB400F">
        <w:rPr>
          <w:b/>
        </w:rPr>
        <w:t xml:space="preserve">Proposal 1: LTE RRC 36.331 should in Rel-15 be </w:t>
      </w:r>
      <w:r w:rsidR="00E71CE2" w:rsidRPr="00E71CE2">
        <w:rPr>
          <w:b/>
        </w:rPr>
        <w:t>evolved</w:t>
      </w:r>
      <w:r w:rsidRPr="00BB400F">
        <w:rPr>
          <w:b/>
        </w:rPr>
        <w:t xml:space="preserve"> to support DC with NR, LTE is </w:t>
      </w:r>
      <w:proofErr w:type="spellStart"/>
      <w:r w:rsidRPr="00BB400F">
        <w:rPr>
          <w:b/>
        </w:rPr>
        <w:t>MeNB</w:t>
      </w:r>
      <w:proofErr w:type="spellEnd"/>
      <w:r w:rsidRPr="00BB400F">
        <w:rPr>
          <w:b/>
        </w:rPr>
        <w:t xml:space="preserve"> and to support Next Gen CN (incl. new </w:t>
      </w:r>
      <w:proofErr w:type="spellStart"/>
      <w:r w:rsidRPr="00BB400F">
        <w:rPr>
          <w:b/>
        </w:rPr>
        <w:t>QoS</w:t>
      </w:r>
      <w:proofErr w:type="spellEnd"/>
      <w:r w:rsidRPr="00BB400F">
        <w:rPr>
          <w:b/>
        </w:rPr>
        <w:t xml:space="preserve"> concept)</w:t>
      </w:r>
    </w:p>
    <w:p w14:paraId="239992CB" w14:textId="77777777" w:rsidR="004141DD" w:rsidRDefault="004141DD" w:rsidP="004141DD">
      <w:pPr>
        <w:pStyle w:val="TOC1"/>
        <w:ind w:left="0" w:firstLine="0"/>
        <w:rPr>
          <w:b w:val="0"/>
          <w:bCs/>
        </w:rPr>
      </w:pPr>
    </w:p>
    <w:p w14:paraId="55A141CC" w14:textId="0BE04A48" w:rsidR="004141DD" w:rsidRDefault="004141DD" w:rsidP="004141DD">
      <w:pPr>
        <w:pStyle w:val="Heading1"/>
      </w:pPr>
      <w:r>
        <w:t>Conclusion</w:t>
      </w:r>
    </w:p>
    <w:p w14:paraId="67D06782" w14:textId="2CBA258D" w:rsidR="00FB38BF" w:rsidRPr="00BB400F" w:rsidRDefault="00FB38BF" w:rsidP="00FB38BF">
      <w:r w:rsidRPr="00BB400F">
        <w:t xml:space="preserve">The following observations </w:t>
      </w:r>
      <w:proofErr w:type="gramStart"/>
      <w:r w:rsidRPr="00BB400F">
        <w:t>are made</w:t>
      </w:r>
      <w:proofErr w:type="gramEnd"/>
      <w:r w:rsidRPr="00BB400F">
        <w:t>:</w:t>
      </w:r>
    </w:p>
    <w:p w14:paraId="4C1D0021" w14:textId="5B4B0374" w:rsidR="00FB38BF" w:rsidRPr="00707CE9" w:rsidRDefault="00FB38BF" w:rsidP="00FB38BF">
      <w:pPr>
        <w:rPr>
          <w:rFonts w:cs="Arial"/>
        </w:rPr>
      </w:pPr>
      <w:r w:rsidRPr="00C557B8">
        <w:rPr>
          <w:b/>
        </w:rPr>
        <w:t xml:space="preserve">Observation 1: </w:t>
      </w:r>
      <w:r>
        <w:rPr>
          <w:b/>
        </w:rPr>
        <w:t xml:space="preserve">The 3GPP standard should support smooth network/UE migration in order to avoid that multiple incompatible standard tracks are developed. </w:t>
      </w:r>
    </w:p>
    <w:p w14:paraId="231F988A" w14:textId="77777777" w:rsidR="00FB38BF" w:rsidRDefault="00FB38BF" w:rsidP="00FB38BF">
      <w:pPr>
        <w:rPr>
          <w:b/>
        </w:rPr>
      </w:pPr>
      <w:r>
        <w:rPr>
          <w:b/>
        </w:rPr>
        <w:t>Observation 2</w:t>
      </w:r>
      <w:r w:rsidRPr="00C557B8">
        <w:rPr>
          <w:b/>
        </w:rPr>
        <w:t xml:space="preserve">: By minimizing the impacts on </w:t>
      </w:r>
      <w:r>
        <w:rPr>
          <w:b/>
        </w:rPr>
        <w:t xml:space="preserve">S1 and </w:t>
      </w:r>
      <w:r w:rsidRPr="00C557B8">
        <w:rPr>
          <w:b/>
        </w:rPr>
        <w:t xml:space="preserve">EPC for supporting option 3, this increases the likelihood </w:t>
      </w:r>
      <w:r>
        <w:rPr>
          <w:b/>
        </w:rPr>
        <w:t>that o</w:t>
      </w:r>
      <w:r w:rsidRPr="00C557B8">
        <w:rPr>
          <w:b/>
        </w:rPr>
        <w:t xml:space="preserve">ption </w:t>
      </w:r>
      <w:proofErr w:type="gramStart"/>
      <w:r w:rsidRPr="00C557B8">
        <w:rPr>
          <w:b/>
        </w:rPr>
        <w:t>3</w:t>
      </w:r>
      <w:proofErr w:type="gramEnd"/>
      <w:r w:rsidRPr="00C557B8">
        <w:rPr>
          <w:b/>
        </w:rPr>
        <w:t xml:space="preserve"> capable UEs will be globally support</w:t>
      </w:r>
      <w:r>
        <w:rPr>
          <w:b/>
        </w:rPr>
        <w:t>ed</w:t>
      </w:r>
      <w:r w:rsidRPr="00C557B8">
        <w:rPr>
          <w:b/>
        </w:rPr>
        <w:t>, which</w:t>
      </w:r>
      <w:r>
        <w:rPr>
          <w:b/>
        </w:rPr>
        <w:t xml:space="preserve"> reduces investment risks in option 3 capable UEs.</w:t>
      </w:r>
    </w:p>
    <w:p w14:paraId="69185EC9" w14:textId="77777777" w:rsidR="00FB38BF" w:rsidRDefault="00FB38BF" w:rsidP="00FB38BF">
      <w:r w:rsidRPr="00C557B8">
        <w:rPr>
          <w:b/>
        </w:rPr>
        <w:t xml:space="preserve">Observation </w:t>
      </w:r>
      <w:r>
        <w:rPr>
          <w:b/>
        </w:rPr>
        <w:t>3</w:t>
      </w:r>
      <w:r w:rsidRPr="00C557B8">
        <w:rPr>
          <w:b/>
        </w:rPr>
        <w:t xml:space="preserve">: </w:t>
      </w:r>
      <w:r>
        <w:rPr>
          <w:b/>
        </w:rPr>
        <w:t xml:space="preserve">It is essential that the 3GPP standard support smooth migration from option 3 to the other options based on </w:t>
      </w:r>
      <w:proofErr w:type="spellStart"/>
      <w:r>
        <w:rPr>
          <w:b/>
        </w:rPr>
        <w:t>NextGen</w:t>
      </w:r>
      <w:proofErr w:type="spellEnd"/>
      <w:r>
        <w:rPr>
          <w:b/>
        </w:rPr>
        <w:t xml:space="preserve"> CN in order to avoid all the problems with supporting multiple incompatible standards track.</w:t>
      </w:r>
    </w:p>
    <w:p w14:paraId="76FBE97E" w14:textId="77777777" w:rsidR="00FB38BF" w:rsidRPr="007E7720" w:rsidRDefault="00FB38BF" w:rsidP="00FB38BF">
      <w:pPr>
        <w:rPr>
          <w:b/>
        </w:rPr>
      </w:pPr>
      <w:r w:rsidRPr="00AF0B98">
        <w:rPr>
          <w:b/>
        </w:rPr>
        <w:t xml:space="preserve">Observation 4: It is likely that on a high level the NG interface will share many features with the S1 interface but also have some differences mainly in relation to </w:t>
      </w:r>
      <w:proofErr w:type="spellStart"/>
      <w:r w:rsidRPr="00AF0B98">
        <w:rPr>
          <w:b/>
        </w:rPr>
        <w:t>QoS</w:t>
      </w:r>
      <w:proofErr w:type="spellEnd"/>
      <w:r w:rsidRPr="00AF0B98">
        <w:rPr>
          <w:b/>
        </w:rPr>
        <w:t xml:space="preserve"> </w:t>
      </w:r>
    </w:p>
    <w:p w14:paraId="106C8798" w14:textId="77777777" w:rsidR="00FB38BF" w:rsidRDefault="00FB38BF" w:rsidP="00FB38BF">
      <w:pPr>
        <w:rPr>
          <w:b/>
        </w:rPr>
      </w:pPr>
      <w:r w:rsidRPr="00C557B8">
        <w:rPr>
          <w:b/>
        </w:rPr>
        <w:t xml:space="preserve">Observation </w:t>
      </w:r>
      <w:r>
        <w:rPr>
          <w:b/>
        </w:rPr>
        <w:t>5</w:t>
      </w:r>
      <w:r w:rsidRPr="00C557B8">
        <w:rPr>
          <w:b/>
        </w:rPr>
        <w:t xml:space="preserve">: </w:t>
      </w:r>
      <w:r>
        <w:rPr>
          <w:b/>
        </w:rPr>
        <w:t xml:space="preserve">It is important that LTE </w:t>
      </w:r>
      <w:proofErr w:type="gramStart"/>
      <w:r>
        <w:rPr>
          <w:b/>
        </w:rPr>
        <w:t>can be evolved</w:t>
      </w:r>
      <w:proofErr w:type="gramEnd"/>
      <w:r>
        <w:rPr>
          <w:b/>
        </w:rPr>
        <w:t xml:space="preserve"> to support </w:t>
      </w:r>
      <w:proofErr w:type="spellStart"/>
      <w:r>
        <w:rPr>
          <w:b/>
        </w:rPr>
        <w:t>NextGen</w:t>
      </w:r>
      <w:proofErr w:type="spellEnd"/>
      <w:r>
        <w:rPr>
          <w:b/>
        </w:rPr>
        <w:t xml:space="preserve"> CN in a smooth way without losing any relevant features and without leading to worse LTE performance.</w:t>
      </w:r>
    </w:p>
    <w:p w14:paraId="5B8110B7" w14:textId="39511627" w:rsidR="00FB38BF" w:rsidRDefault="00FB38BF" w:rsidP="00FB38BF">
      <w:r w:rsidRPr="00C557B8">
        <w:rPr>
          <w:b/>
        </w:rPr>
        <w:t xml:space="preserve">Observation </w:t>
      </w:r>
      <w:r>
        <w:rPr>
          <w:b/>
        </w:rPr>
        <w:t>6</w:t>
      </w:r>
      <w:r w:rsidRPr="00C557B8">
        <w:rPr>
          <w:b/>
        </w:rPr>
        <w:t xml:space="preserve">: </w:t>
      </w:r>
      <w:r>
        <w:rPr>
          <w:b/>
        </w:rPr>
        <w:t xml:space="preserve">It is likely that different operators will have different migration paths, however it is expected that many paths would involve upgrading LTE (e.g. option 3, 5, 7) when deploying NR. This also supports the need for smooth LTE evolution to support </w:t>
      </w:r>
      <w:proofErr w:type="spellStart"/>
      <w:r>
        <w:rPr>
          <w:b/>
        </w:rPr>
        <w:t>NextGen</w:t>
      </w:r>
      <w:proofErr w:type="spellEnd"/>
      <w:r>
        <w:rPr>
          <w:b/>
        </w:rPr>
        <w:t xml:space="preserve"> CN.</w:t>
      </w:r>
    </w:p>
    <w:p w14:paraId="7C5A8953" w14:textId="77777777" w:rsidR="00FB38BF" w:rsidRDefault="00FB38BF" w:rsidP="00FB38BF"/>
    <w:p w14:paraId="016B2576" w14:textId="1B35DC8B" w:rsidR="00FB38BF" w:rsidRDefault="00FB38BF" w:rsidP="00FB38BF">
      <w:r>
        <w:t xml:space="preserve">Based on the observations it </w:t>
      </w:r>
      <w:proofErr w:type="gramStart"/>
      <w:r>
        <w:t>is proposed</w:t>
      </w:r>
      <w:proofErr w:type="gramEnd"/>
      <w:r>
        <w:t xml:space="preserve"> that:</w:t>
      </w:r>
    </w:p>
    <w:p w14:paraId="5B09B157" w14:textId="31AF0FF7" w:rsidR="00FB38BF" w:rsidRPr="00AF0B98" w:rsidRDefault="00FB38BF" w:rsidP="00FB38BF">
      <w:pPr>
        <w:rPr>
          <w:b/>
        </w:rPr>
      </w:pPr>
      <w:r w:rsidRPr="00AF0B98">
        <w:rPr>
          <w:b/>
        </w:rPr>
        <w:t xml:space="preserve">Proposal 1: LTE RRC 36.331 should in Rel-15 be </w:t>
      </w:r>
      <w:r w:rsidRPr="00E71CE2">
        <w:rPr>
          <w:b/>
        </w:rPr>
        <w:t>evolved</w:t>
      </w:r>
      <w:r w:rsidRPr="00AF0B98">
        <w:rPr>
          <w:b/>
        </w:rPr>
        <w:t xml:space="preserve"> to support DC with NR, LTE is </w:t>
      </w:r>
      <w:proofErr w:type="spellStart"/>
      <w:r w:rsidRPr="00AF0B98">
        <w:rPr>
          <w:b/>
        </w:rPr>
        <w:t>MeNB</w:t>
      </w:r>
      <w:proofErr w:type="spellEnd"/>
      <w:r w:rsidRPr="00AF0B98">
        <w:rPr>
          <w:b/>
        </w:rPr>
        <w:t xml:space="preserve"> and to support Next Gen CN (</w:t>
      </w:r>
      <w:r>
        <w:rPr>
          <w:b/>
        </w:rPr>
        <w:t>i.e. support the NG interface</w:t>
      </w:r>
      <w:r w:rsidRPr="00AF0B98">
        <w:rPr>
          <w:b/>
        </w:rPr>
        <w:t>)</w:t>
      </w:r>
    </w:p>
    <w:p w14:paraId="3059918A" w14:textId="4D74C213" w:rsidR="001B206E" w:rsidRDefault="001B206E" w:rsidP="00902F09"/>
    <w:p w14:paraId="27A94773" w14:textId="133B4300" w:rsidR="001B206E" w:rsidRDefault="001B206E" w:rsidP="00BB400F">
      <w:pPr>
        <w:pStyle w:val="Heading1"/>
      </w:pPr>
      <w:r>
        <w:lastRenderedPageBreak/>
        <w:t>References</w:t>
      </w:r>
    </w:p>
    <w:p w14:paraId="6202A71F" w14:textId="7C3F77E1" w:rsidR="001B206E" w:rsidRPr="00BB400F" w:rsidRDefault="001B206E" w:rsidP="001B206E">
      <w:pPr>
        <w:rPr>
          <w:bCs/>
          <w:lang w:val="en-US"/>
        </w:rPr>
      </w:pPr>
      <w:r w:rsidRPr="00BB400F">
        <w:rPr>
          <w:bCs/>
        </w:rPr>
        <w:t>[1]</w:t>
      </w:r>
      <w:r w:rsidRPr="00BB400F">
        <w:rPr>
          <w:bCs/>
        </w:rPr>
        <w:tab/>
        <w:t>RP-161915, “</w:t>
      </w:r>
      <w:r w:rsidRPr="00BB400F">
        <w:rPr>
          <w:bCs/>
          <w:lang w:val="en-US"/>
        </w:rPr>
        <w:t>On NR timeline</w:t>
      </w:r>
      <w:r w:rsidRPr="00BB400F">
        <w:rPr>
          <w:bCs/>
        </w:rPr>
        <w:t xml:space="preserve">”, </w:t>
      </w:r>
      <w:r w:rsidR="007E7720">
        <w:rPr>
          <w:bCs/>
        </w:rPr>
        <w:t xml:space="preserve">Agreed </w:t>
      </w:r>
      <w:r w:rsidRPr="00BB400F">
        <w:rPr>
          <w:bCs/>
        </w:rPr>
        <w:t>3GPP TSG RAN Meeting #73, New Orleans, September 19 - 22, 2016</w:t>
      </w:r>
    </w:p>
    <w:p w14:paraId="0AEDAF4F" w14:textId="4553C81D" w:rsidR="001B206E" w:rsidRPr="00902F09" w:rsidRDefault="001B206E" w:rsidP="00902F09"/>
    <w:sectPr w:rsidR="001B206E" w:rsidRPr="00902F09">
      <w:headerReference w:type="even" r:id="rId18"/>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289980" w14:textId="77777777" w:rsidR="009A735F" w:rsidRDefault="009A735F">
      <w:r>
        <w:separator/>
      </w:r>
    </w:p>
  </w:endnote>
  <w:endnote w:type="continuationSeparator" w:id="0">
    <w:p w14:paraId="6DA887F8" w14:textId="77777777" w:rsidR="009A735F" w:rsidRDefault="009A735F">
      <w:r>
        <w:continuationSeparator/>
      </w:r>
    </w:p>
  </w:endnote>
  <w:endnote w:type="continuationNotice" w:id="1">
    <w:p w14:paraId="2A798E27" w14:textId="77777777" w:rsidR="009A735F" w:rsidRDefault="009A73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0D259BBE" w:rsidR="006F5C89" w:rsidRDefault="006F5C8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F246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F246A">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B6A8BE" w14:textId="77777777" w:rsidR="009A735F" w:rsidRDefault="009A735F">
      <w:r>
        <w:separator/>
      </w:r>
    </w:p>
  </w:footnote>
  <w:footnote w:type="continuationSeparator" w:id="0">
    <w:p w14:paraId="500513FD" w14:textId="77777777" w:rsidR="009A735F" w:rsidRDefault="009A735F">
      <w:r>
        <w:continuationSeparator/>
      </w:r>
    </w:p>
  </w:footnote>
  <w:footnote w:type="continuationNotice" w:id="1">
    <w:p w14:paraId="47C87FD1" w14:textId="77777777" w:rsidR="009A735F" w:rsidRDefault="009A735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6F5C89" w:rsidRDefault="006F5C8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6F5C89" w:rsidRDefault="006F5C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DF41C2"/>
    <w:multiLevelType w:val="hybridMultilevel"/>
    <w:tmpl w:val="FB4C4010"/>
    <w:lvl w:ilvl="0" w:tplc="C45EFF5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B7090F"/>
    <w:multiLevelType w:val="hybridMultilevel"/>
    <w:tmpl w:val="A04ADF5E"/>
    <w:lvl w:ilvl="0" w:tplc="041D000B">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B9121C1"/>
    <w:multiLevelType w:val="hybridMultilevel"/>
    <w:tmpl w:val="4296E07A"/>
    <w:lvl w:ilvl="0" w:tplc="4A1A1A60">
      <w:start w:val="1"/>
      <w:numFmt w:val="bullet"/>
      <w:lvlText w:val="›"/>
      <w:lvlJc w:val="left"/>
      <w:pPr>
        <w:tabs>
          <w:tab w:val="num" w:pos="720"/>
        </w:tabs>
        <w:ind w:left="720" w:hanging="360"/>
      </w:pPr>
      <w:rPr>
        <w:rFonts w:ascii="Arial" w:hAnsi="Arial" w:hint="default"/>
      </w:rPr>
    </w:lvl>
    <w:lvl w:ilvl="1" w:tplc="5D26F176">
      <w:start w:val="1"/>
      <w:numFmt w:val="decimal"/>
      <w:lvlText w:val="%2."/>
      <w:lvlJc w:val="left"/>
      <w:pPr>
        <w:tabs>
          <w:tab w:val="num" w:pos="1440"/>
        </w:tabs>
        <w:ind w:left="1440" w:hanging="360"/>
      </w:pPr>
    </w:lvl>
    <w:lvl w:ilvl="2" w:tplc="F98292D6" w:tentative="1">
      <w:start w:val="1"/>
      <w:numFmt w:val="bullet"/>
      <w:lvlText w:val="›"/>
      <w:lvlJc w:val="left"/>
      <w:pPr>
        <w:tabs>
          <w:tab w:val="num" w:pos="2160"/>
        </w:tabs>
        <w:ind w:left="2160" w:hanging="360"/>
      </w:pPr>
      <w:rPr>
        <w:rFonts w:ascii="Arial" w:hAnsi="Arial" w:hint="default"/>
      </w:rPr>
    </w:lvl>
    <w:lvl w:ilvl="3" w:tplc="B20C2734" w:tentative="1">
      <w:start w:val="1"/>
      <w:numFmt w:val="bullet"/>
      <w:lvlText w:val="›"/>
      <w:lvlJc w:val="left"/>
      <w:pPr>
        <w:tabs>
          <w:tab w:val="num" w:pos="2880"/>
        </w:tabs>
        <w:ind w:left="2880" w:hanging="360"/>
      </w:pPr>
      <w:rPr>
        <w:rFonts w:ascii="Arial" w:hAnsi="Arial" w:hint="default"/>
      </w:rPr>
    </w:lvl>
    <w:lvl w:ilvl="4" w:tplc="748447F2" w:tentative="1">
      <w:start w:val="1"/>
      <w:numFmt w:val="bullet"/>
      <w:lvlText w:val="›"/>
      <w:lvlJc w:val="left"/>
      <w:pPr>
        <w:tabs>
          <w:tab w:val="num" w:pos="3600"/>
        </w:tabs>
        <w:ind w:left="3600" w:hanging="360"/>
      </w:pPr>
      <w:rPr>
        <w:rFonts w:ascii="Arial" w:hAnsi="Arial" w:hint="default"/>
      </w:rPr>
    </w:lvl>
    <w:lvl w:ilvl="5" w:tplc="9916654A" w:tentative="1">
      <w:start w:val="1"/>
      <w:numFmt w:val="bullet"/>
      <w:lvlText w:val="›"/>
      <w:lvlJc w:val="left"/>
      <w:pPr>
        <w:tabs>
          <w:tab w:val="num" w:pos="4320"/>
        </w:tabs>
        <w:ind w:left="4320" w:hanging="360"/>
      </w:pPr>
      <w:rPr>
        <w:rFonts w:ascii="Arial" w:hAnsi="Arial" w:hint="default"/>
      </w:rPr>
    </w:lvl>
    <w:lvl w:ilvl="6" w:tplc="446C4C70" w:tentative="1">
      <w:start w:val="1"/>
      <w:numFmt w:val="bullet"/>
      <w:lvlText w:val="›"/>
      <w:lvlJc w:val="left"/>
      <w:pPr>
        <w:tabs>
          <w:tab w:val="num" w:pos="5040"/>
        </w:tabs>
        <w:ind w:left="5040" w:hanging="360"/>
      </w:pPr>
      <w:rPr>
        <w:rFonts w:ascii="Arial" w:hAnsi="Arial" w:hint="default"/>
      </w:rPr>
    </w:lvl>
    <w:lvl w:ilvl="7" w:tplc="F232274A" w:tentative="1">
      <w:start w:val="1"/>
      <w:numFmt w:val="bullet"/>
      <w:lvlText w:val="›"/>
      <w:lvlJc w:val="left"/>
      <w:pPr>
        <w:tabs>
          <w:tab w:val="num" w:pos="5760"/>
        </w:tabs>
        <w:ind w:left="5760" w:hanging="360"/>
      </w:pPr>
      <w:rPr>
        <w:rFonts w:ascii="Arial" w:hAnsi="Arial" w:hint="default"/>
      </w:rPr>
    </w:lvl>
    <w:lvl w:ilvl="8" w:tplc="CBF874E8" w:tentative="1">
      <w:start w:val="1"/>
      <w:numFmt w:val="bullet"/>
      <w:lvlText w:val="›"/>
      <w:lvlJc w:val="left"/>
      <w:pPr>
        <w:tabs>
          <w:tab w:val="num" w:pos="6480"/>
        </w:tabs>
        <w:ind w:left="6480" w:hanging="360"/>
      </w:pPr>
      <w:rPr>
        <w:rFonts w:ascii="Arial" w:hAnsi="Arial" w:hint="default"/>
      </w:rPr>
    </w:lvl>
  </w:abstractNum>
  <w:abstractNum w:abstractNumId="17">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6"/>
  </w:num>
  <w:num w:numId="4">
    <w:abstractNumId w:val="7"/>
  </w:num>
  <w:num w:numId="5">
    <w:abstractNumId w:val="4"/>
  </w:num>
  <w:num w:numId="6">
    <w:abstractNumId w:val="8"/>
  </w:num>
  <w:num w:numId="7">
    <w:abstractNumId w:val="15"/>
  </w:num>
  <w:num w:numId="8">
    <w:abstractNumId w:val="5"/>
  </w:num>
  <w:num w:numId="9">
    <w:abstractNumId w:val="11"/>
  </w:num>
  <w:num w:numId="10">
    <w:abstractNumId w:val="12"/>
  </w:num>
  <w:num w:numId="11">
    <w:abstractNumId w:val="6"/>
  </w:num>
  <w:num w:numId="12">
    <w:abstractNumId w:val="6"/>
    <w:lvlOverride w:ilvl="0">
      <w:startOverride w:val="1"/>
    </w:lvlOverride>
  </w:num>
  <w:num w:numId="13">
    <w:abstractNumId w:val="9"/>
  </w:num>
  <w:num w:numId="14">
    <w:abstractNumId w:val="14"/>
  </w:num>
  <w:num w:numId="15">
    <w:abstractNumId w:val="17"/>
  </w:num>
  <w:num w:numId="16">
    <w:abstractNumId w:val="1"/>
  </w:num>
  <w:num w:numId="17">
    <w:abstractNumId w:val="6"/>
  </w:num>
  <w:num w:numId="18">
    <w:abstractNumId w:val="6"/>
    <w:lvlOverride w:ilvl="0">
      <w:startOverride w:val="1"/>
    </w:lvlOverride>
  </w:num>
  <w:num w:numId="19">
    <w:abstractNumId w:val="13"/>
  </w:num>
  <w:num w:numId="20">
    <w:abstractNumId w:val="2"/>
  </w:num>
  <w:num w:numId="21">
    <w:abstractNumId w:val="16"/>
  </w:num>
  <w:num w:numId="2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3E98"/>
    <w:rsid w:val="00034C15"/>
    <w:rsid w:val="00036BA1"/>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FBD"/>
    <w:rsid w:val="000729B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A70E2"/>
    <w:rsid w:val="000B2719"/>
    <w:rsid w:val="000B3A8F"/>
    <w:rsid w:val="000B4AB9"/>
    <w:rsid w:val="000B4D16"/>
    <w:rsid w:val="000B58C3"/>
    <w:rsid w:val="000B61E9"/>
    <w:rsid w:val="000C038F"/>
    <w:rsid w:val="000C165A"/>
    <w:rsid w:val="000C27C5"/>
    <w:rsid w:val="000C2E19"/>
    <w:rsid w:val="000C3070"/>
    <w:rsid w:val="000C32D8"/>
    <w:rsid w:val="000C62E7"/>
    <w:rsid w:val="000C7397"/>
    <w:rsid w:val="000D0D07"/>
    <w:rsid w:val="000D2D69"/>
    <w:rsid w:val="000D4797"/>
    <w:rsid w:val="000D6C88"/>
    <w:rsid w:val="000E0527"/>
    <w:rsid w:val="000E1E92"/>
    <w:rsid w:val="000E4D13"/>
    <w:rsid w:val="000E68B3"/>
    <w:rsid w:val="000F06D6"/>
    <w:rsid w:val="000F0DD9"/>
    <w:rsid w:val="000F0EB1"/>
    <w:rsid w:val="000F1106"/>
    <w:rsid w:val="000F3BE9"/>
    <w:rsid w:val="000F3F6C"/>
    <w:rsid w:val="000F6DF3"/>
    <w:rsid w:val="001005FF"/>
    <w:rsid w:val="00100F45"/>
    <w:rsid w:val="001026BF"/>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DA5"/>
    <w:rsid w:val="001551B5"/>
    <w:rsid w:val="001609E7"/>
    <w:rsid w:val="00161D58"/>
    <w:rsid w:val="00162B29"/>
    <w:rsid w:val="001659C1"/>
    <w:rsid w:val="00166040"/>
    <w:rsid w:val="001661F2"/>
    <w:rsid w:val="0016637B"/>
    <w:rsid w:val="00167C89"/>
    <w:rsid w:val="0017258B"/>
    <w:rsid w:val="00173344"/>
    <w:rsid w:val="00173A8E"/>
    <w:rsid w:val="00174A60"/>
    <w:rsid w:val="00177587"/>
    <w:rsid w:val="0018143F"/>
    <w:rsid w:val="001825A5"/>
    <w:rsid w:val="00190AC1"/>
    <w:rsid w:val="00192BEB"/>
    <w:rsid w:val="0019341A"/>
    <w:rsid w:val="001955A4"/>
    <w:rsid w:val="00197DF9"/>
    <w:rsid w:val="001A1987"/>
    <w:rsid w:val="001A22DA"/>
    <w:rsid w:val="001A2564"/>
    <w:rsid w:val="001A2B06"/>
    <w:rsid w:val="001A6173"/>
    <w:rsid w:val="001A65E5"/>
    <w:rsid w:val="001A6CBA"/>
    <w:rsid w:val="001B0D97"/>
    <w:rsid w:val="001B206E"/>
    <w:rsid w:val="001B5A5D"/>
    <w:rsid w:val="001B644E"/>
    <w:rsid w:val="001C1CE5"/>
    <w:rsid w:val="001C3D2A"/>
    <w:rsid w:val="001C4EEE"/>
    <w:rsid w:val="001D0E26"/>
    <w:rsid w:val="001D20C3"/>
    <w:rsid w:val="001D51BA"/>
    <w:rsid w:val="001D61A9"/>
    <w:rsid w:val="001D6342"/>
    <w:rsid w:val="001D6D53"/>
    <w:rsid w:val="001E0114"/>
    <w:rsid w:val="001E383C"/>
    <w:rsid w:val="001E3DAA"/>
    <w:rsid w:val="001E58E2"/>
    <w:rsid w:val="001E7AED"/>
    <w:rsid w:val="001F23EA"/>
    <w:rsid w:val="001F246A"/>
    <w:rsid w:val="001F2689"/>
    <w:rsid w:val="001F3916"/>
    <w:rsid w:val="001F54C5"/>
    <w:rsid w:val="001F662C"/>
    <w:rsid w:val="001F7074"/>
    <w:rsid w:val="00200490"/>
    <w:rsid w:val="00201F3A"/>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30765"/>
    <w:rsid w:val="00230D6D"/>
    <w:rsid w:val="00231822"/>
    <w:rsid w:val="002319E4"/>
    <w:rsid w:val="00232AED"/>
    <w:rsid w:val="0023371F"/>
    <w:rsid w:val="0023482E"/>
    <w:rsid w:val="00235632"/>
    <w:rsid w:val="00235872"/>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C41E6"/>
    <w:rsid w:val="002C52C8"/>
    <w:rsid w:val="002D071A"/>
    <w:rsid w:val="002D34B2"/>
    <w:rsid w:val="002D3E97"/>
    <w:rsid w:val="002D5460"/>
    <w:rsid w:val="002D5F0F"/>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31751"/>
    <w:rsid w:val="00334579"/>
    <w:rsid w:val="00334EAF"/>
    <w:rsid w:val="00335858"/>
    <w:rsid w:val="00336BDA"/>
    <w:rsid w:val="00342681"/>
    <w:rsid w:val="00342BD7"/>
    <w:rsid w:val="00346DB5"/>
    <w:rsid w:val="003477B1"/>
    <w:rsid w:val="0035204F"/>
    <w:rsid w:val="00352FC9"/>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74E3"/>
    <w:rsid w:val="003F05C7"/>
    <w:rsid w:val="003F2384"/>
    <w:rsid w:val="003F2CD4"/>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21105"/>
    <w:rsid w:val="00421899"/>
    <w:rsid w:val="004225A8"/>
    <w:rsid w:val="004242F4"/>
    <w:rsid w:val="00427248"/>
    <w:rsid w:val="00430167"/>
    <w:rsid w:val="004358F0"/>
    <w:rsid w:val="00437447"/>
    <w:rsid w:val="004419C9"/>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66AD"/>
    <w:rsid w:val="00477768"/>
    <w:rsid w:val="0048112F"/>
    <w:rsid w:val="00483BB6"/>
    <w:rsid w:val="00486ACF"/>
    <w:rsid w:val="00492BC5"/>
    <w:rsid w:val="004964F1"/>
    <w:rsid w:val="00497F83"/>
    <w:rsid w:val="004A16BC"/>
    <w:rsid w:val="004A2B94"/>
    <w:rsid w:val="004A3021"/>
    <w:rsid w:val="004A4533"/>
    <w:rsid w:val="004A7D56"/>
    <w:rsid w:val="004B1C19"/>
    <w:rsid w:val="004B5DAE"/>
    <w:rsid w:val="004B72BA"/>
    <w:rsid w:val="004B7C0C"/>
    <w:rsid w:val="004B7FA5"/>
    <w:rsid w:val="004C1072"/>
    <w:rsid w:val="004C379F"/>
    <w:rsid w:val="004C3898"/>
    <w:rsid w:val="004C7E2C"/>
    <w:rsid w:val="004D1E06"/>
    <w:rsid w:val="004D1FD3"/>
    <w:rsid w:val="004D36B1"/>
    <w:rsid w:val="004D7EBD"/>
    <w:rsid w:val="004E1AF8"/>
    <w:rsid w:val="004E2680"/>
    <w:rsid w:val="004E28F9"/>
    <w:rsid w:val="004E462E"/>
    <w:rsid w:val="004E56DC"/>
    <w:rsid w:val="004E60FD"/>
    <w:rsid w:val="004E76F4"/>
    <w:rsid w:val="004F0B4E"/>
    <w:rsid w:val="004F0B6C"/>
    <w:rsid w:val="004F14EE"/>
    <w:rsid w:val="004F2078"/>
    <w:rsid w:val="004F3527"/>
    <w:rsid w:val="004F4DA3"/>
    <w:rsid w:val="004F6FE0"/>
    <w:rsid w:val="00504F31"/>
    <w:rsid w:val="00506557"/>
    <w:rsid w:val="0050677A"/>
    <w:rsid w:val="005108D8"/>
    <w:rsid w:val="005116F9"/>
    <w:rsid w:val="005131EC"/>
    <w:rsid w:val="005153A7"/>
    <w:rsid w:val="005173FA"/>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55906"/>
    <w:rsid w:val="00560807"/>
    <w:rsid w:val="0056121F"/>
    <w:rsid w:val="00565488"/>
    <w:rsid w:val="00565826"/>
    <w:rsid w:val="005679DD"/>
    <w:rsid w:val="00572505"/>
    <w:rsid w:val="005736A1"/>
    <w:rsid w:val="005742B7"/>
    <w:rsid w:val="005743A5"/>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CFB"/>
    <w:rsid w:val="005B5D20"/>
    <w:rsid w:val="005B6F03"/>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282E"/>
    <w:rsid w:val="006E28B7"/>
    <w:rsid w:val="006E3310"/>
    <w:rsid w:val="006E4AAA"/>
    <w:rsid w:val="006E4E39"/>
    <w:rsid w:val="006E565E"/>
    <w:rsid w:val="006E673D"/>
    <w:rsid w:val="006E7D3B"/>
    <w:rsid w:val="006F0F8A"/>
    <w:rsid w:val="006F1B70"/>
    <w:rsid w:val="006F341D"/>
    <w:rsid w:val="006F3CDE"/>
    <w:rsid w:val="006F58D4"/>
    <w:rsid w:val="006F5C89"/>
    <w:rsid w:val="007006BE"/>
    <w:rsid w:val="0070346E"/>
    <w:rsid w:val="00704EDB"/>
    <w:rsid w:val="007052EC"/>
    <w:rsid w:val="00706101"/>
    <w:rsid w:val="00707072"/>
    <w:rsid w:val="00707CE9"/>
    <w:rsid w:val="00707D61"/>
    <w:rsid w:val="00712287"/>
    <w:rsid w:val="00712772"/>
    <w:rsid w:val="00712944"/>
    <w:rsid w:val="007148D3"/>
    <w:rsid w:val="00715B9A"/>
    <w:rsid w:val="00716571"/>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71E1"/>
    <w:rsid w:val="007604B2"/>
    <w:rsid w:val="00765281"/>
    <w:rsid w:val="00766BAD"/>
    <w:rsid w:val="0076708C"/>
    <w:rsid w:val="00770B34"/>
    <w:rsid w:val="007755C2"/>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D1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720"/>
    <w:rsid w:val="007E784D"/>
    <w:rsid w:val="007F131B"/>
    <w:rsid w:val="007F60D8"/>
    <w:rsid w:val="00803FAE"/>
    <w:rsid w:val="0080605F"/>
    <w:rsid w:val="00807786"/>
    <w:rsid w:val="0081144B"/>
    <w:rsid w:val="00811FCB"/>
    <w:rsid w:val="008158D6"/>
    <w:rsid w:val="00817196"/>
    <w:rsid w:val="0082261B"/>
    <w:rsid w:val="008235DB"/>
    <w:rsid w:val="00824AB4"/>
    <w:rsid w:val="00825C42"/>
    <w:rsid w:val="00825D25"/>
    <w:rsid w:val="00826C8B"/>
    <w:rsid w:val="00827D6F"/>
    <w:rsid w:val="00830DF7"/>
    <w:rsid w:val="0083700D"/>
    <w:rsid w:val="008376AC"/>
    <w:rsid w:val="00837BFA"/>
    <w:rsid w:val="0084421D"/>
    <w:rsid w:val="008444E8"/>
    <w:rsid w:val="00844E80"/>
    <w:rsid w:val="00846FE7"/>
    <w:rsid w:val="00856911"/>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9E5"/>
    <w:rsid w:val="008B7B5C"/>
    <w:rsid w:val="008B7EFE"/>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8A4"/>
    <w:rsid w:val="00902350"/>
    <w:rsid w:val="00902F09"/>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C05"/>
    <w:rsid w:val="00946945"/>
    <w:rsid w:val="00947713"/>
    <w:rsid w:val="00947E7D"/>
    <w:rsid w:val="00950DE7"/>
    <w:rsid w:val="00951AF2"/>
    <w:rsid w:val="00953920"/>
    <w:rsid w:val="00953D47"/>
    <w:rsid w:val="0095681E"/>
    <w:rsid w:val="009572D4"/>
    <w:rsid w:val="00961921"/>
    <w:rsid w:val="0096430A"/>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35F"/>
    <w:rsid w:val="009A7879"/>
    <w:rsid w:val="009B1F30"/>
    <w:rsid w:val="009B3AC2"/>
    <w:rsid w:val="009B4DF4"/>
    <w:rsid w:val="009B564E"/>
    <w:rsid w:val="009B7E87"/>
    <w:rsid w:val="009C2157"/>
    <w:rsid w:val="009C403E"/>
    <w:rsid w:val="009D036E"/>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0199"/>
    <w:rsid w:val="00A52E1D"/>
    <w:rsid w:val="00A57A1E"/>
    <w:rsid w:val="00A61499"/>
    <w:rsid w:val="00A61557"/>
    <w:rsid w:val="00A62A77"/>
    <w:rsid w:val="00A63483"/>
    <w:rsid w:val="00A657D7"/>
    <w:rsid w:val="00A660AC"/>
    <w:rsid w:val="00A67E6C"/>
    <w:rsid w:val="00A7147C"/>
    <w:rsid w:val="00A71B99"/>
    <w:rsid w:val="00A739D0"/>
    <w:rsid w:val="00A761D4"/>
    <w:rsid w:val="00A77EC4"/>
    <w:rsid w:val="00A80760"/>
    <w:rsid w:val="00A84FDB"/>
    <w:rsid w:val="00A86279"/>
    <w:rsid w:val="00A86CC2"/>
    <w:rsid w:val="00A87D05"/>
    <w:rsid w:val="00A91522"/>
    <w:rsid w:val="00A92879"/>
    <w:rsid w:val="00A92B01"/>
    <w:rsid w:val="00A937F3"/>
    <w:rsid w:val="00A9442A"/>
    <w:rsid w:val="00A9694D"/>
    <w:rsid w:val="00AA016F"/>
    <w:rsid w:val="00AA1ED6"/>
    <w:rsid w:val="00AA303C"/>
    <w:rsid w:val="00AA4176"/>
    <w:rsid w:val="00AA4429"/>
    <w:rsid w:val="00AA4F83"/>
    <w:rsid w:val="00AA51D6"/>
    <w:rsid w:val="00AA7770"/>
    <w:rsid w:val="00AB0BC8"/>
    <w:rsid w:val="00AB11CA"/>
    <w:rsid w:val="00AB14D9"/>
    <w:rsid w:val="00AB2E29"/>
    <w:rsid w:val="00AB4293"/>
    <w:rsid w:val="00AB4AB8"/>
    <w:rsid w:val="00AB655E"/>
    <w:rsid w:val="00AC007F"/>
    <w:rsid w:val="00AC23F7"/>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2D5"/>
    <w:rsid w:val="00B006FE"/>
    <w:rsid w:val="00B007CB"/>
    <w:rsid w:val="00B02AA9"/>
    <w:rsid w:val="00B02FA3"/>
    <w:rsid w:val="00B04E63"/>
    <w:rsid w:val="00B05084"/>
    <w:rsid w:val="00B157F9"/>
    <w:rsid w:val="00B1693C"/>
    <w:rsid w:val="00B16AFE"/>
    <w:rsid w:val="00B200A0"/>
    <w:rsid w:val="00B20256"/>
    <w:rsid w:val="00B20D09"/>
    <w:rsid w:val="00B222B8"/>
    <w:rsid w:val="00B2763F"/>
    <w:rsid w:val="00B27AAC"/>
    <w:rsid w:val="00B30929"/>
    <w:rsid w:val="00B33528"/>
    <w:rsid w:val="00B342F3"/>
    <w:rsid w:val="00B372AA"/>
    <w:rsid w:val="00B40445"/>
    <w:rsid w:val="00B41888"/>
    <w:rsid w:val="00B436F4"/>
    <w:rsid w:val="00B45A52"/>
    <w:rsid w:val="00B46175"/>
    <w:rsid w:val="00B47DD5"/>
    <w:rsid w:val="00B53FB8"/>
    <w:rsid w:val="00B563F3"/>
    <w:rsid w:val="00B61420"/>
    <w:rsid w:val="00B664C7"/>
    <w:rsid w:val="00B67C15"/>
    <w:rsid w:val="00B739F6"/>
    <w:rsid w:val="00B743E7"/>
    <w:rsid w:val="00B7527D"/>
    <w:rsid w:val="00B779F6"/>
    <w:rsid w:val="00B8088E"/>
    <w:rsid w:val="00B816EA"/>
    <w:rsid w:val="00B81A6C"/>
    <w:rsid w:val="00B81B0D"/>
    <w:rsid w:val="00B821E2"/>
    <w:rsid w:val="00B82E51"/>
    <w:rsid w:val="00B84013"/>
    <w:rsid w:val="00B85085"/>
    <w:rsid w:val="00B85DE5"/>
    <w:rsid w:val="00B90F73"/>
    <w:rsid w:val="00B92EA3"/>
    <w:rsid w:val="00B93B59"/>
    <w:rsid w:val="00B9406A"/>
    <w:rsid w:val="00B9528C"/>
    <w:rsid w:val="00B9650A"/>
    <w:rsid w:val="00BA2280"/>
    <w:rsid w:val="00BA2864"/>
    <w:rsid w:val="00BA2A08"/>
    <w:rsid w:val="00BA2CBB"/>
    <w:rsid w:val="00BA56D2"/>
    <w:rsid w:val="00BA76E0"/>
    <w:rsid w:val="00BB2A25"/>
    <w:rsid w:val="00BB400F"/>
    <w:rsid w:val="00BB51E9"/>
    <w:rsid w:val="00BB6077"/>
    <w:rsid w:val="00BB76A0"/>
    <w:rsid w:val="00BB7977"/>
    <w:rsid w:val="00BC0FDC"/>
    <w:rsid w:val="00BC3053"/>
    <w:rsid w:val="00BC4D2E"/>
    <w:rsid w:val="00BC6FD2"/>
    <w:rsid w:val="00BD09F7"/>
    <w:rsid w:val="00BD48AC"/>
    <w:rsid w:val="00BD5F1A"/>
    <w:rsid w:val="00BD7A42"/>
    <w:rsid w:val="00BE0814"/>
    <w:rsid w:val="00BE1234"/>
    <w:rsid w:val="00BE1C95"/>
    <w:rsid w:val="00BE2FA6"/>
    <w:rsid w:val="00BE333F"/>
    <w:rsid w:val="00BE49D7"/>
    <w:rsid w:val="00BE7406"/>
    <w:rsid w:val="00BE7603"/>
    <w:rsid w:val="00BE7F2E"/>
    <w:rsid w:val="00BF3279"/>
    <w:rsid w:val="00BF74C7"/>
    <w:rsid w:val="00BF78FB"/>
    <w:rsid w:val="00C015F1"/>
    <w:rsid w:val="00C01F33"/>
    <w:rsid w:val="00C02CC6"/>
    <w:rsid w:val="00C040F7"/>
    <w:rsid w:val="00C044AB"/>
    <w:rsid w:val="00C04DD2"/>
    <w:rsid w:val="00C05706"/>
    <w:rsid w:val="00C07377"/>
    <w:rsid w:val="00C10478"/>
    <w:rsid w:val="00C10F3D"/>
    <w:rsid w:val="00C1131A"/>
    <w:rsid w:val="00C11370"/>
    <w:rsid w:val="00C12107"/>
    <w:rsid w:val="00C14D4B"/>
    <w:rsid w:val="00C154BB"/>
    <w:rsid w:val="00C21FB1"/>
    <w:rsid w:val="00C22738"/>
    <w:rsid w:val="00C279B5"/>
    <w:rsid w:val="00C27C45"/>
    <w:rsid w:val="00C36C34"/>
    <w:rsid w:val="00C3719D"/>
    <w:rsid w:val="00C45B86"/>
    <w:rsid w:val="00C4713E"/>
    <w:rsid w:val="00C47C5D"/>
    <w:rsid w:val="00C50BE0"/>
    <w:rsid w:val="00C52663"/>
    <w:rsid w:val="00C54995"/>
    <w:rsid w:val="00C54D41"/>
    <w:rsid w:val="00C557B8"/>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1ED8"/>
    <w:rsid w:val="00CB088A"/>
    <w:rsid w:val="00CB1F63"/>
    <w:rsid w:val="00CB7170"/>
    <w:rsid w:val="00CC040E"/>
    <w:rsid w:val="00CC111F"/>
    <w:rsid w:val="00CC2011"/>
    <w:rsid w:val="00CC2411"/>
    <w:rsid w:val="00CC3EA0"/>
    <w:rsid w:val="00CC7B45"/>
    <w:rsid w:val="00CC7EB8"/>
    <w:rsid w:val="00CD1188"/>
    <w:rsid w:val="00CD127A"/>
    <w:rsid w:val="00CD2D65"/>
    <w:rsid w:val="00CD2ED1"/>
    <w:rsid w:val="00CD337B"/>
    <w:rsid w:val="00CD6EB6"/>
    <w:rsid w:val="00CE0424"/>
    <w:rsid w:val="00CE0AF9"/>
    <w:rsid w:val="00CE3D86"/>
    <w:rsid w:val="00CE7561"/>
    <w:rsid w:val="00CF1354"/>
    <w:rsid w:val="00CF3B1F"/>
    <w:rsid w:val="00CF3BF6"/>
    <w:rsid w:val="00CF625B"/>
    <w:rsid w:val="00CF687E"/>
    <w:rsid w:val="00CF6958"/>
    <w:rsid w:val="00CF7B5C"/>
    <w:rsid w:val="00D00AE7"/>
    <w:rsid w:val="00D0349B"/>
    <w:rsid w:val="00D05E39"/>
    <w:rsid w:val="00D10249"/>
    <w:rsid w:val="00D115C3"/>
    <w:rsid w:val="00D11897"/>
    <w:rsid w:val="00D13135"/>
    <w:rsid w:val="00D13D1C"/>
    <w:rsid w:val="00D13E4E"/>
    <w:rsid w:val="00D14166"/>
    <w:rsid w:val="00D20493"/>
    <w:rsid w:val="00D239A7"/>
    <w:rsid w:val="00D23F47"/>
    <w:rsid w:val="00D31439"/>
    <w:rsid w:val="00D32A9B"/>
    <w:rsid w:val="00D36E71"/>
    <w:rsid w:val="00D3710F"/>
    <w:rsid w:val="00D37BAE"/>
    <w:rsid w:val="00D37D87"/>
    <w:rsid w:val="00D40B33"/>
    <w:rsid w:val="00D417B3"/>
    <w:rsid w:val="00D4299C"/>
    <w:rsid w:val="00D4318F"/>
    <w:rsid w:val="00D438BF"/>
    <w:rsid w:val="00D440F8"/>
    <w:rsid w:val="00D515C7"/>
    <w:rsid w:val="00D53B52"/>
    <w:rsid w:val="00D546FF"/>
    <w:rsid w:val="00D547DD"/>
    <w:rsid w:val="00D55AD5"/>
    <w:rsid w:val="00D576CA"/>
    <w:rsid w:val="00D60712"/>
    <w:rsid w:val="00D61AF5"/>
    <w:rsid w:val="00D62262"/>
    <w:rsid w:val="00D62712"/>
    <w:rsid w:val="00D652B5"/>
    <w:rsid w:val="00D66155"/>
    <w:rsid w:val="00D66CAA"/>
    <w:rsid w:val="00D708B0"/>
    <w:rsid w:val="00D71AE7"/>
    <w:rsid w:val="00D77B1D"/>
    <w:rsid w:val="00D8021F"/>
    <w:rsid w:val="00D80383"/>
    <w:rsid w:val="00D80AC8"/>
    <w:rsid w:val="00D823C6"/>
    <w:rsid w:val="00D84043"/>
    <w:rsid w:val="00D844F6"/>
    <w:rsid w:val="00D86CA3"/>
    <w:rsid w:val="00D871CE"/>
    <w:rsid w:val="00D9196D"/>
    <w:rsid w:val="00D92982"/>
    <w:rsid w:val="00D9563C"/>
    <w:rsid w:val="00D95DF5"/>
    <w:rsid w:val="00DA1092"/>
    <w:rsid w:val="00DA305E"/>
    <w:rsid w:val="00DA5417"/>
    <w:rsid w:val="00DA56E8"/>
    <w:rsid w:val="00DB0A9F"/>
    <w:rsid w:val="00DB377D"/>
    <w:rsid w:val="00DB6176"/>
    <w:rsid w:val="00DC1C50"/>
    <w:rsid w:val="00DC2D36"/>
    <w:rsid w:val="00DC53EF"/>
    <w:rsid w:val="00DD28F8"/>
    <w:rsid w:val="00DD6051"/>
    <w:rsid w:val="00DD6BE3"/>
    <w:rsid w:val="00DD6CA7"/>
    <w:rsid w:val="00DE3BDB"/>
    <w:rsid w:val="00DE5608"/>
    <w:rsid w:val="00DE58D0"/>
    <w:rsid w:val="00DE654F"/>
    <w:rsid w:val="00DF0B6E"/>
    <w:rsid w:val="00DF15E0"/>
    <w:rsid w:val="00DF306E"/>
    <w:rsid w:val="00DF37A0"/>
    <w:rsid w:val="00DF5B71"/>
    <w:rsid w:val="00DF7229"/>
    <w:rsid w:val="00E0032D"/>
    <w:rsid w:val="00E00660"/>
    <w:rsid w:val="00E00BE1"/>
    <w:rsid w:val="00E03AB4"/>
    <w:rsid w:val="00E07842"/>
    <w:rsid w:val="00E10027"/>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7565"/>
    <w:rsid w:val="00E61125"/>
    <w:rsid w:val="00E61A89"/>
    <w:rsid w:val="00E63838"/>
    <w:rsid w:val="00E64434"/>
    <w:rsid w:val="00E65010"/>
    <w:rsid w:val="00E65235"/>
    <w:rsid w:val="00E67C51"/>
    <w:rsid w:val="00E71CE2"/>
    <w:rsid w:val="00E72EF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0E25"/>
    <w:rsid w:val="00F02799"/>
    <w:rsid w:val="00F0528D"/>
    <w:rsid w:val="00F06C67"/>
    <w:rsid w:val="00F06DFD"/>
    <w:rsid w:val="00F071D1"/>
    <w:rsid w:val="00F07533"/>
    <w:rsid w:val="00F10595"/>
    <w:rsid w:val="00F10629"/>
    <w:rsid w:val="00F14FC7"/>
    <w:rsid w:val="00F15FA5"/>
    <w:rsid w:val="00F20066"/>
    <w:rsid w:val="00F209B7"/>
    <w:rsid w:val="00F2376F"/>
    <w:rsid w:val="00F243D8"/>
    <w:rsid w:val="00F2556B"/>
    <w:rsid w:val="00F262AD"/>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4DA"/>
    <w:rsid w:val="00F93A82"/>
    <w:rsid w:val="00F93AA9"/>
    <w:rsid w:val="00F96985"/>
    <w:rsid w:val="00F974D0"/>
    <w:rsid w:val="00F97838"/>
    <w:rsid w:val="00FA2BB3"/>
    <w:rsid w:val="00FB18A5"/>
    <w:rsid w:val="00FB216B"/>
    <w:rsid w:val="00FB38BF"/>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817380957">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15365281">
      <w:bodyDiv w:val="1"/>
      <w:marLeft w:val="0"/>
      <w:marRight w:val="0"/>
      <w:marTop w:val="0"/>
      <w:marBottom w:val="0"/>
      <w:divBdr>
        <w:top w:val="none" w:sz="0" w:space="0" w:color="auto"/>
        <w:left w:val="none" w:sz="0" w:space="0" w:color="auto"/>
        <w:bottom w:val="none" w:sz="0" w:space="0" w:color="auto"/>
        <w:right w:val="none" w:sz="0" w:space="0" w:color="auto"/>
      </w:divBdr>
      <w:divsChild>
        <w:div w:id="476731362">
          <w:marLeft w:val="274"/>
          <w:marRight w:val="0"/>
          <w:marTop w:val="115"/>
          <w:marBottom w:val="0"/>
          <w:divBdr>
            <w:top w:val="none" w:sz="0" w:space="0" w:color="auto"/>
            <w:left w:val="none" w:sz="0" w:space="0" w:color="auto"/>
            <w:bottom w:val="none" w:sz="0" w:space="0" w:color="auto"/>
            <w:right w:val="none" w:sz="0" w:space="0" w:color="auto"/>
          </w:divBdr>
        </w:div>
        <w:div w:id="745685107">
          <w:marLeft w:val="1282"/>
          <w:marRight w:val="0"/>
          <w:marTop w:val="96"/>
          <w:marBottom w:val="0"/>
          <w:divBdr>
            <w:top w:val="none" w:sz="0" w:space="0" w:color="auto"/>
            <w:left w:val="none" w:sz="0" w:space="0" w:color="auto"/>
            <w:bottom w:val="none" w:sz="0" w:space="0" w:color="auto"/>
            <w:right w:val="none" w:sz="0" w:space="0" w:color="auto"/>
          </w:divBdr>
        </w:div>
        <w:div w:id="2025283782">
          <w:marLeft w:val="1282"/>
          <w:marRight w:val="0"/>
          <w:marTop w:val="96"/>
          <w:marBottom w:val="0"/>
          <w:divBdr>
            <w:top w:val="none" w:sz="0" w:space="0" w:color="auto"/>
            <w:left w:val="none" w:sz="0" w:space="0" w:color="auto"/>
            <w:bottom w:val="none" w:sz="0" w:space="0" w:color="auto"/>
            <w:right w:val="none" w:sz="0" w:space="0" w:color="auto"/>
          </w:divBdr>
        </w:div>
        <w:div w:id="700517066">
          <w:marLeft w:val="1282"/>
          <w:marRight w:val="0"/>
          <w:marTop w:val="96"/>
          <w:marBottom w:val="0"/>
          <w:divBdr>
            <w:top w:val="none" w:sz="0" w:space="0" w:color="auto"/>
            <w:left w:val="none" w:sz="0" w:space="0" w:color="auto"/>
            <w:bottom w:val="none" w:sz="0" w:space="0" w:color="auto"/>
            <w:right w:val="none" w:sz="0" w:space="0" w:color="auto"/>
          </w:divBdr>
        </w:div>
        <w:div w:id="1164052448">
          <w:marLeft w:val="274"/>
          <w:marRight w:val="0"/>
          <w:marTop w:val="115"/>
          <w:marBottom w:val="0"/>
          <w:divBdr>
            <w:top w:val="none" w:sz="0" w:space="0" w:color="auto"/>
            <w:left w:val="none" w:sz="0" w:space="0" w:color="auto"/>
            <w:bottom w:val="none" w:sz="0" w:space="0" w:color="auto"/>
            <w:right w:val="none" w:sz="0" w:space="0" w:color="auto"/>
          </w:divBdr>
        </w:div>
        <w:div w:id="98254984">
          <w:marLeft w:val="835"/>
          <w:marRight w:val="0"/>
          <w:marTop w:val="96"/>
          <w:marBottom w:val="0"/>
          <w:divBdr>
            <w:top w:val="none" w:sz="0" w:space="0" w:color="auto"/>
            <w:left w:val="none" w:sz="0" w:space="0" w:color="auto"/>
            <w:bottom w:val="none" w:sz="0" w:space="0" w:color="auto"/>
            <w:right w:val="none" w:sz="0" w:space="0" w:color="auto"/>
          </w:divBdr>
        </w:div>
        <w:div w:id="809634142">
          <w:marLeft w:val="835"/>
          <w:marRight w:val="0"/>
          <w:marTop w:val="96"/>
          <w:marBottom w:val="0"/>
          <w:divBdr>
            <w:top w:val="none" w:sz="0" w:space="0" w:color="auto"/>
            <w:left w:val="none" w:sz="0" w:space="0" w:color="auto"/>
            <w:bottom w:val="none" w:sz="0" w:space="0" w:color="auto"/>
            <w:right w:val="none" w:sz="0" w:space="0" w:color="auto"/>
          </w:divBdr>
        </w:div>
        <w:div w:id="539780346">
          <w:marLeft w:val="835"/>
          <w:marRight w:val="0"/>
          <w:marTop w:val="9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Microsoft_Visio_2003-2010_Drawing1111.vsd"/><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111.vsdx"/><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SAQRZK7RPU5V-1-467</_dlc_DocId>
    <_dlc_DocIdUrl xmlns="08b2df90-05d3-4030-90d4-c9feeb4a1cd9">
      <Url>https://ericoll.internal.ericsson.com/sites/NSA/_layouts/DocIdRedir.aspx?ID=SAQRZK7RPU5V-1-467</Url>
      <Description>SAQRZK7RPU5V-1-467</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2.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4.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9B1DA611-E401-4860-BAD9-79BDF3CD4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5</Pages>
  <Words>1236</Words>
  <Characters>10012</Characters>
  <Application>Microsoft Office Word</Application>
  <DocSecurity>0</DocSecurity>
  <Lines>83</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Gunnar Mildh</dc:creator>
  <cp:keywords>Ericsson; TDoc; 3GPP</cp:keywords>
  <cp:lastModifiedBy>Riikka Susitaival</cp:lastModifiedBy>
  <cp:revision>2</cp:revision>
  <cp:lastPrinted>2016-01-26T08:44:00Z</cp:lastPrinted>
  <dcterms:created xsi:type="dcterms:W3CDTF">2016-09-30T22:21:00Z</dcterms:created>
  <dcterms:modified xsi:type="dcterms:W3CDTF">2016-09-30T22:21:00Z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f7157bd3-ca5c-4924-b51b-f01870ba5900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